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43"/>
        <w:tblW w:w="10660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0660"/>
      </w:tblGrid>
      <w:tr w:rsidR="00746F26" w:rsidRPr="009F7D77" w:rsidTr="0014109C">
        <w:trPr>
          <w:trHeight w:val="1086"/>
        </w:trPr>
        <w:tc>
          <w:tcPr>
            <w:tcW w:w="0" w:type="auto"/>
            <w:tcBorders>
              <w:top w:val="dashDotStroked" w:sz="24" w:space="0" w:color="auto"/>
              <w:bottom w:val="dashDotStroked" w:sz="24" w:space="0" w:color="auto"/>
            </w:tcBorders>
          </w:tcPr>
          <w:p w:rsidR="00746F26" w:rsidRPr="009F7D77" w:rsidRDefault="00746F26" w:rsidP="0014109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26" type="#_x0000_t75" alt="3" style="position:absolute;margin-left:235.95pt;margin-top:0;width:42.9pt;height:30.75pt;z-index:251651072;visibility:visible">
                  <v:imagedata r:id="rId5" o:title=""/>
                </v:shape>
              </w:pic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>Adı Soyadı:</w: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ab/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ab/>
              <w:t xml:space="preserve">                                                                                     Tarih:</w:t>
            </w:r>
          </w:p>
          <w:p w:rsidR="00746F26" w:rsidRPr="009F7D77" w:rsidRDefault="00746F26" w:rsidP="0014109C">
            <w:pPr>
              <w:tabs>
                <w:tab w:val="left" w:pos="9020"/>
              </w:tabs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9F7D77">
              <w:rPr>
                <w:rFonts w:ascii="Verdana" w:hAnsi="Verdana"/>
                <w:b/>
                <w:sz w:val="18"/>
                <w:szCs w:val="18"/>
              </w:rPr>
              <w:t>Sınıfı:         /               No:                                                                          Aldığı Not:</w:t>
            </w:r>
          </w:p>
          <w:p w:rsidR="00746F26" w:rsidRPr="009F7D77" w:rsidRDefault="00746F26" w:rsidP="0014109C">
            <w:pPr>
              <w:tabs>
                <w:tab w:val="left" w:pos="9020"/>
              </w:tabs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9F7D77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</w:t>
            </w:r>
          </w:p>
          <w:p w:rsidR="00746F26" w:rsidRPr="009F7D77" w:rsidRDefault="00746F26" w:rsidP="0014109C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F7D77">
              <w:rPr>
                <w:rFonts w:ascii="Verdana" w:hAnsi="Verdana"/>
                <w:b/>
                <w:sz w:val="18"/>
                <w:szCs w:val="18"/>
              </w:rPr>
              <w:t>201</w:t>
            </w:r>
            <w:r>
              <w:rPr>
                <w:rFonts w:ascii="Verdana" w:hAnsi="Verdana"/>
                <w:b/>
                <w:sz w:val="18"/>
                <w:szCs w:val="18"/>
              </w:rPr>
              <w:t>..</w: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>–201</w:t>
            </w:r>
            <w:r>
              <w:rPr>
                <w:rFonts w:ascii="Verdana" w:hAnsi="Verdana"/>
                <w:b/>
                <w:sz w:val="18"/>
                <w:szCs w:val="18"/>
              </w:rPr>
              <w:t>..</w: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 xml:space="preserve"> EĞİTİM-ÖĞRETİM YILI </w:t>
            </w:r>
            <w:r>
              <w:rPr>
                <w:rFonts w:ascii="Verdana" w:hAnsi="Verdana"/>
                <w:b/>
                <w:sz w:val="18"/>
                <w:szCs w:val="18"/>
              </w:rPr>
              <w:t>…………</w:t>
            </w:r>
            <w:r w:rsidRPr="009F7D77">
              <w:rPr>
                <w:rFonts w:ascii="Verdana" w:hAnsi="Verdana"/>
                <w:b/>
                <w:sz w:val="18"/>
                <w:szCs w:val="18"/>
              </w:rPr>
              <w:t xml:space="preserve"> ORTAOKULU </w:t>
            </w:r>
          </w:p>
          <w:p w:rsidR="00746F26" w:rsidRPr="009F7D77" w:rsidRDefault="00746F26" w:rsidP="00313953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F7D77">
              <w:rPr>
                <w:rFonts w:ascii="Verdana" w:hAnsi="Verdana"/>
                <w:b/>
                <w:sz w:val="18"/>
                <w:szCs w:val="18"/>
              </w:rPr>
              <w:t xml:space="preserve">7.SINIF FEN BİLİMLERİ DERSİ 2.DÖNEM 3.YAZILI SORULARI </w:t>
            </w:r>
          </w:p>
        </w:tc>
      </w:tr>
    </w:tbl>
    <w:p w:rsidR="00746F26" w:rsidRPr="009F7D77" w:rsidRDefault="00746F26" w:rsidP="0014109C">
      <w:pPr>
        <w:spacing w:after="0" w:line="240" w:lineRule="auto"/>
        <w:rPr>
          <w:rFonts w:ascii="Verdana" w:hAnsi="Verdana"/>
          <w:sz w:val="18"/>
          <w:szCs w:val="18"/>
        </w:rPr>
      </w:pPr>
    </w:p>
    <w:p w:rsidR="00746F26" w:rsidRPr="009F7D77" w:rsidRDefault="00746F26" w:rsidP="0014109C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0.4pt;margin-top:2.05pt;width:69.9pt;height:76.25pt;z-index:251654144" strokeweight="2.5pt">
            <v:shadow color="#868686"/>
            <v:textbox>
              <w:txbxContent>
                <w:p w:rsidR="00746F26" w:rsidRDefault="00746F26" w:rsidP="0075341A">
                  <w:r>
                    <w:t xml:space="preserve"> </w:t>
                  </w:r>
                  <w:r w:rsidRPr="00ED5E42">
                    <w:rPr>
                      <w:noProof/>
                    </w:rPr>
                    <w:pict>
                      <v:shape id="Resim 5" o:spid="_x0000_i1029" type="#_x0000_t75" style="width:12pt;height:12pt;visibility:visible">
                        <v:imagedata r:id="rId6" o:title=""/>
                      </v:shape>
                    </w:pict>
                  </w:r>
                  <w:r w:rsidRPr="0075341A">
                    <w:rPr>
                      <w:b/>
                    </w:rPr>
                    <w:t>K</w:t>
                  </w:r>
                  <w:r>
                    <w:rPr>
                      <w:b/>
                    </w:rPr>
                    <w:t xml:space="preserve">    </w:t>
                  </w:r>
                  <w:r w:rsidRPr="00C8564D">
                    <w:rPr>
                      <w:b/>
                      <w:noProof/>
                    </w:rPr>
                    <w:pict>
                      <v:shape id="Resim 8" o:spid="_x0000_i1030" type="#_x0000_t75" style="width:12pt;height:12pt;visibility:visible">
                        <v:imagedata r:id="rId6" o:title=""/>
                      </v:shape>
                    </w:pict>
                  </w:r>
                  <w:r>
                    <w:rPr>
                      <w:b/>
                    </w:rPr>
                    <w:t xml:space="preserve">N </w:t>
                  </w:r>
                </w:p>
                <w:p w:rsidR="00746F26" w:rsidRDefault="00746F26" w:rsidP="0075341A">
                  <w:r w:rsidRPr="00ED5E42">
                    <w:rPr>
                      <w:noProof/>
                    </w:rPr>
                    <w:pict>
                      <v:shape id="Resim 10" o:spid="_x0000_i1031" type="#_x0000_t75" style="width:12pt;height:12pt;visibility:visible">
                        <v:imagedata r:id="rId6" o:title=""/>
                      </v:shape>
                    </w:pict>
                  </w:r>
                  <w:r w:rsidRPr="0075341A">
                    <w:rPr>
                      <w:b/>
                    </w:rPr>
                    <w:t>L</w:t>
                  </w:r>
                </w:p>
                <w:p w:rsidR="00746F26" w:rsidRDefault="00746F26" w:rsidP="0075341A">
                  <w:r>
                    <w:t xml:space="preserve">           </w:t>
                  </w:r>
                  <w:r w:rsidRPr="00ED5E42">
                    <w:rPr>
                      <w:noProof/>
                    </w:rPr>
                    <w:pict>
                      <v:shape id="Resim 3" o:spid="_x0000_i1032" type="#_x0000_t75" style="width:12pt;height:12pt;visibility:visible">
                        <v:imagedata r:id="rId6" o:title=""/>
                      </v:shape>
                    </w:pict>
                  </w:r>
                  <w:r w:rsidRPr="0075341A">
                    <w:rPr>
                      <w:b/>
                    </w:rPr>
                    <w:t>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99.85pt;margin-top:2.05pt;width:69.9pt;height:76.25pt;z-index:251653120" strokeweight="2.5pt">
            <v:shadow color="#868686"/>
            <v:textbox>
              <w:txbxContent>
                <w:p w:rsidR="00746F26" w:rsidRDefault="00746F26" w:rsidP="0075341A">
                  <w:r>
                    <w:t xml:space="preserve"> </w:t>
                  </w:r>
                  <w:r w:rsidRPr="00ED5E42">
                    <w:rPr>
                      <w:noProof/>
                    </w:rPr>
                    <w:pict>
                      <v:shape id="Resim 4" o:spid="_x0000_i1037" type="#_x0000_t75" style="width:12pt;height:12pt;visibility:visible">
                        <v:imagedata r:id="rId6" o:title=""/>
                      </v:shape>
                    </w:pict>
                  </w:r>
                  <w:r w:rsidRPr="0075341A">
                    <w:rPr>
                      <w:b/>
                    </w:rPr>
                    <w:t>K</w:t>
                  </w:r>
                </w:p>
                <w:p w:rsidR="00746F26" w:rsidRDefault="00746F26" w:rsidP="0075341A">
                  <w:r w:rsidRPr="00ED5E42">
                    <w:rPr>
                      <w:noProof/>
                    </w:rPr>
                    <w:pict>
                      <v:shape id="Resim 11" o:spid="_x0000_i1038" type="#_x0000_t75" style="width:12pt;height:12pt;visibility:visible">
                        <v:imagedata r:id="rId6" o:title=""/>
                      </v:shape>
                    </w:pict>
                  </w:r>
                  <w:r w:rsidRPr="0075341A">
                    <w:rPr>
                      <w:b/>
                    </w:rPr>
                    <w:t xml:space="preserve">L </w:t>
                  </w:r>
                  <w:r>
                    <w:t xml:space="preserve">    </w:t>
                  </w:r>
                  <w:r w:rsidRPr="00ED5E42">
                    <w:rPr>
                      <w:noProof/>
                    </w:rPr>
                    <w:pict>
                      <v:shape id="Resim 7" o:spid="_x0000_i1039" type="#_x0000_t75" style="width:12pt;height:12pt;visibility:visible">
                        <v:imagedata r:id="rId6" o:title=""/>
                      </v:shape>
                    </w:pict>
                  </w:r>
                  <w:r w:rsidRPr="0075341A">
                    <w:rPr>
                      <w:b/>
                    </w:rPr>
                    <w:t>N</w:t>
                  </w:r>
                </w:p>
                <w:p w:rsidR="00746F26" w:rsidRDefault="00746F26" w:rsidP="0075341A">
                  <w:r>
                    <w:t xml:space="preserve">           </w:t>
                  </w:r>
                  <w:r w:rsidRPr="00ED5E42">
                    <w:rPr>
                      <w:noProof/>
                    </w:rPr>
                    <w:pict>
                      <v:shape id="Resim 2" o:spid="_x0000_i1040" type="#_x0000_t75" style="width:12pt;height:12pt;visibility:visible">
                        <v:imagedata r:id="rId6" o:title=""/>
                      </v:shape>
                    </w:pict>
                  </w:r>
                  <w:r w:rsidRPr="0075341A">
                    <w:rPr>
                      <w:b/>
                    </w:rPr>
                    <w:t>M</w:t>
                  </w:r>
                </w:p>
                <w:p w:rsidR="00746F26" w:rsidRDefault="00746F26" w:rsidP="0075341A"/>
                <w:p w:rsidR="00746F26" w:rsidRDefault="00746F26" w:rsidP="0075341A"/>
                <w:p w:rsidR="00746F26" w:rsidRDefault="00746F26" w:rsidP="0075341A"/>
                <w:p w:rsidR="00746F26" w:rsidRDefault="00746F26" w:rsidP="0075341A"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17.25pt;margin-top:2.05pt;width:69.9pt;height:76.25pt;z-index:251652096" strokeweight="2.5pt">
            <v:shadow color="#868686"/>
            <v:textbox>
              <w:txbxContent>
                <w:p w:rsidR="00746F26" w:rsidRDefault="00746F26">
                  <w:pPr>
                    <w:rPr>
                      <w:b/>
                    </w:rPr>
                  </w:pPr>
                  <w:r>
                    <w:t xml:space="preserve">                </w:t>
                  </w:r>
                  <w:r w:rsidRPr="0075341A">
                    <w:rPr>
                      <w:b/>
                    </w:rPr>
                    <w:t>K</w:t>
                  </w:r>
                </w:p>
                <w:p w:rsidR="00746F26" w:rsidRDefault="00746F26">
                  <w:pPr>
                    <w:rPr>
                      <w:b/>
                      <w:noProof/>
                    </w:rPr>
                  </w:pPr>
                  <w:r>
                    <w:rPr>
                      <w:b/>
                      <w:noProof/>
                    </w:rPr>
                    <w:t xml:space="preserve"> </w:t>
                  </w:r>
                  <w:r w:rsidRPr="00C8564D">
                    <w:rPr>
                      <w:b/>
                      <w:noProof/>
                    </w:rPr>
                    <w:pict>
                      <v:shape id="Resim 6" o:spid="_x0000_i1044" type="#_x0000_t75" style="width:12pt;height:12pt;visibility:visible">
                        <v:imagedata r:id="rId6" o:title=""/>
                      </v:shape>
                    </w:pict>
                  </w:r>
                  <w:r>
                    <w:rPr>
                      <w:b/>
                      <w:noProof/>
                    </w:rPr>
                    <w:t xml:space="preserve">N   </w:t>
                  </w:r>
                  <w:r w:rsidRPr="00C8564D">
                    <w:rPr>
                      <w:b/>
                      <w:noProof/>
                    </w:rPr>
                    <w:pict>
                      <v:shape id="Resim 9" o:spid="_x0000_i1045" type="#_x0000_t75" style="width:12pt;height:12pt;visibility:visible">
                        <v:imagedata r:id="rId6" o:title=""/>
                      </v:shape>
                    </w:pict>
                  </w:r>
                  <w:r>
                    <w:rPr>
                      <w:b/>
                      <w:noProof/>
                    </w:rPr>
                    <w:t xml:space="preserve">L       </w:t>
                  </w:r>
                </w:p>
                <w:p w:rsidR="00746F26" w:rsidRDefault="00746F26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t xml:space="preserve">           </w:t>
                  </w:r>
                  <w:r w:rsidRPr="00C8564D">
                    <w:rPr>
                      <w:b/>
                      <w:noProof/>
                    </w:rPr>
                    <w:pict>
                      <v:shape id="Resim 1" o:spid="_x0000_i1046" type="#_x0000_t75" style="width:12pt;height:12pt;visibility:visible">
                        <v:imagedata r:id="rId6" o:title=""/>
                      </v:shape>
                    </w:pict>
                  </w:r>
                  <w:r>
                    <w:rPr>
                      <w:b/>
                      <w:noProof/>
                    </w:rPr>
                    <w:t>M</w:t>
                  </w:r>
                </w:p>
                <w:p w:rsidR="00746F26" w:rsidRPr="0075341A" w:rsidRDefault="00746F26"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Pr="009F7D77">
        <w:rPr>
          <w:rFonts w:ascii="Verdana" w:hAnsi="Verdana"/>
          <w:b/>
          <w:sz w:val="18"/>
          <w:szCs w:val="18"/>
        </w:rPr>
        <w:t xml:space="preserve">1. </w:t>
      </w:r>
    </w:p>
    <w:p w:rsidR="00746F26" w:rsidRPr="009F7D77" w:rsidRDefault="00746F26" w:rsidP="0014109C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noProof/>
        </w:rPr>
        <w:pict>
          <v:oval id="_x0000_s1030" style="position:absolute;margin-left:55.75pt;margin-top:-.15pt;width:7.85pt;height:7.15pt;z-index:251655168" fillcolor="black" strokecolor="#f2f2f2" strokeweight="3pt">
            <v:shadow on="t" type="perspective" color="#7f7f7f" opacity=".5" offset="1pt" offset2="-1pt"/>
          </v:oval>
        </w:pict>
      </w:r>
    </w:p>
    <w:p w:rsidR="00746F26" w:rsidRPr="009F7D77" w:rsidRDefault="00746F26" w:rsidP="0075341A">
      <w:pPr>
        <w:ind w:left="180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 </w:t>
      </w:r>
    </w:p>
    <w:p w:rsidR="00746F26" w:rsidRPr="009F7D77" w:rsidRDefault="00746F26" w:rsidP="003E4E17">
      <w:pPr>
        <w:spacing w:after="0" w:line="240" w:lineRule="auto"/>
        <w:ind w:left="-142"/>
        <w:rPr>
          <w:rFonts w:ascii="Verdana" w:hAnsi="Verdana"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sz w:val="18"/>
          <w:szCs w:val="18"/>
        </w:rPr>
        <w:t>Gökyüzü gözlemleri yapan Derin, belli aralıklarla gözlemlediği cisimleri not defterine yukarıdaki gibi kaydediyor.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Derin ' in yaptığı gözlemlere göre hangi gök cismi bir yıldıza ait olabilir ?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A)  </w:t>
      </w:r>
      <w:r w:rsidRPr="009F7D77">
        <w:rPr>
          <w:rFonts w:ascii="Verdana" w:hAnsi="Verdana"/>
          <w:sz w:val="18"/>
          <w:szCs w:val="18"/>
        </w:rPr>
        <w:t>K</w:t>
      </w:r>
      <w:r w:rsidRPr="009F7D77">
        <w:rPr>
          <w:rFonts w:ascii="Verdana" w:hAnsi="Verdana"/>
          <w:b/>
          <w:sz w:val="18"/>
          <w:szCs w:val="18"/>
        </w:rPr>
        <w:t xml:space="preserve">               B) </w:t>
      </w:r>
      <w:r w:rsidRPr="009F7D77">
        <w:rPr>
          <w:rFonts w:ascii="Verdana" w:hAnsi="Verdana"/>
          <w:sz w:val="18"/>
          <w:szCs w:val="18"/>
        </w:rPr>
        <w:t xml:space="preserve"> L</w:t>
      </w:r>
      <w:r w:rsidRPr="009F7D77">
        <w:rPr>
          <w:rFonts w:ascii="Verdana" w:hAnsi="Verdana"/>
          <w:b/>
          <w:sz w:val="18"/>
          <w:szCs w:val="18"/>
        </w:rPr>
        <w:t xml:space="preserve">             C) </w:t>
      </w:r>
      <w:r w:rsidRPr="009F7D77">
        <w:rPr>
          <w:rFonts w:ascii="Verdana" w:hAnsi="Verdana"/>
          <w:sz w:val="18"/>
          <w:szCs w:val="18"/>
        </w:rPr>
        <w:t>M</w:t>
      </w:r>
      <w:r w:rsidRPr="009F7D77">
        <w:rPr>
          <w:rFonts w:ascii="Verdana" w:hAnsi="Verdana"/>
          <w:b/>
          <w:sz w:val="18"/>
          <w:szCs w:val="18"/>
        </w:rPr>
        <w:t xml:space="preserve">             D) </w:t>
      </w:r>
      <w:r w:rsidRPr="009F7D77">
        <w:rPr>
          <w:rFonts w:ascii="Verdana" w:hAnsi="Verdana"/>
          <w:sz w:val="18"/>
          <w:szCs w:val="18"/>
        </w:rPr>
        <w:t>N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2.Uzaydan gelen ışınlar atmosfere girerken kırılmaya uğradığı için gözlemde yanılmaya sebep olmaktadır.Bu yanılmayı ortadan kaldırmak için kullanılan teleskop çeşidi aşağıdakilerden hangisidir ?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A) </w:t>
      </w:r>
      <w:r w:rsidRPr="009F7D77">
        <w:rPr>
          <w:rFonts w:ascii="Verdana" w:hAnsi="Verdana"/>
          <w:sz w:val="18"/>
          <w:szCs w:val="18"/>
        </w:rPr>
        <w:t>Mercekli teleskop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B) </w:t>
      </w:r>
      <w:r w:rsidRPr="009F7D77">
        <w:rPr>
          <w:rFonts w:ascii="Verdana" w:hAnsi="Verdana"/>
          <w:sz w:val="18"/>
          <w:szCs w:val="18"/>
        </w:rPr>
        <w:t>Aynalı teleskop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C) </w:t>
      </w:r>
      <w:r w:rsidRPr="009F7D77">
        <w:rPr>
          <w:rFonts w:ascii="Verdana" w:hAnsi="Verdana"/>
          <w:sz w:val="18"/>
          <w:szCs w:val="18"/>
        </w:rPr>
        <w:t>Radyo teleskop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D) </w:t>
      </w:r>
      <w:r w:rsidRPr="009F7D77">
        <w:rPr>
          <w:rFonts w:ascii="Verdana" w:hAnsi="Verdana"/>
          <w:sz w:val="18"/>
          <w:szCs w:val="18"/>
        </w:rPr>
        <w:t>Hubble teleskopu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3.Aşağıdakilerden hangisi gök bilimci değildir ?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A) </w:t>
      </w:r>
      <w:r w:rsidRPr="009F7D77">
        <w:rPr>
          <w:rFonts w:ascii="Verdana" w:hAnsi="Verdana"/>
          <w:sz w:val="18"/>
          <w:szCs w:val="18"/>
        </w:rPr>
        <w:t>Uluğ Bey</w:t>
      </w:r>
      <w:r w:rsidRPr="009F7D77">
        <w:rPr>
          <w:rFonts w:ascii="Verdana" w:hAnsi="Verdana"/>
          <w:b/>
          <w:sz w:val="18"/>
          <w:szCs w:val="18"/>
        </w:rPr>
        <w:t xml:space="preserve">                     B) </w:t>
      </w:r>
      <w:r w:rsidRPr="009F7D77">
        <w:rPr>
          <w:rFonts w:ascii="Verdana" w:hAnsi="Verdana"/>
          <w:sz w:val="18"/>
          <w:szCs w:val="18"/>
        </w:rPr>
        <w:t>Kadızade Rumi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C) </w:t>
      </w:r>
      <w:r w:rsidRPr="009F7D77">
        <w:rPr>
          <w:rFonts w:ascii="Verdana" w:hAnsi="Verdana"/>
          <w:sz w:val="18"/>
          <w:szCs w:val="18"/>
        </w:rPr>
        <w:t>Benjamin Franklin</w:t>
      </w:r>
      <w:r w:rsidRPr="009F7D77">
        <w:rPr>
          <w:rFonts w:ascii="Verdana" w:hAnsi="Verdana"/>
          <w:b/>
          <w:sz w:val="18"/>
          <w:szCs w:val="18"/>
        </w:rPr>
        <w:t xml:space="preserve">        D) </w:t>
      </w:r>
      <w:r w:rsidRPr="009F7D77">
        <w:rPr>
          <w:rFonts w:ascii="Verdana" w:hAnsi="Verdana"/>
          <w:sz w:val="18"/>
          <w:szCs w:val="18"/>
        </w:rPr>
        <w:t>Gıyaseddin Cemşid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4.Ay' a ilk ayak basan astronot aşağıdakilerden hangisidir ?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 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A) </w:t>
      </w:r>
      <w:r w:rsidRPr="009F7D77">
        <w:rPr>
          <w:rFonts w:ascii="Verdana" w:hAnsi="Verdana"/>
          <w:sz w:val="18"/>
          <w:szCs w:val="18"/>
        </w:rPr>
        <w:t>Lippershey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B) </w:t>
      </w:r>
      <w:r w:rsidRPr="009F7D77">
        <w:rPr>
          <w:rFonts w:ascii="Verdana" w:hAnsi="Verdana"/>
          <w:sz w:val="18"/>
          <w:szCs w:val="18"/>
        </w:rPr>
        <w:t>Michael Collins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C) </w:t>
      </w:r>
      <w:r w:rsidRPr="009F7D77">
        <w:rPr>
          <w:rFonts w:ascii="Verdana" w:hAnsi="Verdana"/>
          <w:sz w:val="18"/>
          <w:szCs w:val="18"/>
        </w:rPr>
        <w:t>Edwin Aldrin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D) </w:t>
      </w:r>
      <w:r w:rsidRPr="009F7D77">
        <w:rPr>
          <w:rFonts w:ascii="Verdana" w:hAnsi="Verdana"/>
          <w:sz w:val="18"/>
          <w:szCs w:val="18"/>
        </w:rPr>
        <w:t>Neil Armstrong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5.Güneş,e yakınlıklarına göre gezegenlerin sıralaması aşağıdakilerden hangisi gibidir ?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A) </w:t>
      </w:r>
      <w:r w:rsidRPr="009F7D77">
        <w:rPr>
          <w:rFonts w:ascii="Verdana" w:hAnsi="Verdana"/>
          <w:sz w:val="18"/>
          <w:szCs w:val="18"/>
        </w:rPr>
        <w:t xml:space="preserve">Merkür, Venüs, Dünya, Mars, Jüpiter, Satürn,    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sz w:val="18"/>
          <w:szCs w:val="18"/>
        </w:rPr>
        <w:t xml:space="preserve">     Uranüs, Neptün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B) </w:t>
      </w:r>
      <w:r w:rsidRPr="009F7D77">
        <w:rPr>
          <w:rFonts w:ascii="Verdana" w:hAnsi="Verdana"/>
          <w:sz w:val="18"/>
          <w:szCs w:val="18"/>
        </w:rPr>
        <w:t xml:space="preserve">Mars, Venüs, Dünya, Merkür, Jüpiter, Satürn, 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sz w:val="18"/>
          <w:szCs w:val="18"/>
        </w:rPr>
        <w:t xml:space="preserve">     Uranüs, Neptün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C) </w:t>
      </w:r>
      <w:r w:rsidRPr="009F7D77">
        <w:rPr>
          <w:rFonts w:ascii="Verdana" w:hAnsi="Verdana"/>
          <w:sz w:val="18"/>
          <w:szCs w:val="18"/>
        </w:rPr>
        <w:t xml:space="preserve">Merkür, Venüs, Dünya, Mars, Jüpiter, Satürn, 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sz w:val="18"/>
          <w:szCs w:val="18"/>
        </w:rPr>
        <w:t xml:space="preserve">     Uranüs, Neptün, Plüton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D) </w:t>
      </w:r>
      <w:r w:rsidRPr="009F7D77">
        <w:rPr>
          <w:rFonts w:ascii="Verdana" w:hAnsi="Verdana"/>
          <w:sz w:val="18"/>
          <w:szCs w:val="18"/>
        </w:rPr>
        <w:t xml:space="preserve">Mars, Venüs, Merkür, Dünya, Satürn, Neptün, 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sz w:val="18"/>
          <w:szCs w:val="18"/>
        </w:rPr>
        <w:t xml:space="preserve">     Uranüs, Jüpiter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6.Dünya çevresinde dolanan zaman içerisinde işlevini bitirmiş insan yapımı cisimlerin,araç gereçlerin yol açtığı etki aşağıdakilerden hangisidir ?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A) </w:t>
      </w:r>
      <w:r w:rsidRPr="009F7D77">
        <w:rPr>
          <w:rFonts w:ascii="Verdana" w:hAnsi="Verdana"/>
          <w:sz w:val="18"/>
          <w:szCs w:val="18"/>
        </w:rPr>
        <w:t xml:space="preserve">Hava kirliliği     </w:t>
      </w:r>
      <w:r w:rsidRPr="009F7D77">
        <w:rPr>
          <w:rFonts w:ascii="Verdana" w:hAnsi="Verdana"/>
          <w:b/>
          <w:sz w:val="18"/>
          <w:szCs w:val="18"/>
        </w:rPr>
        <w:tab/>
        <w:t xml:space="preserve">        B) </w:t>
      </w:r>
      <w:r w:rsidRPr="009F7D77">
        <w:rPr>
          <w:rFonts w:ascii="Verdana" w:hAnsi="Verdana"/>
          <w:sz w:val="18"/>
          <w:szCs w:val="18"/>
        </w:rPr>
        <w:t>Uzay kirliliği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C) </w:t>
      </w:r>
      <w:r w:rsidRPr="009F7D77">
        <w:rPr>
          <w:rFonts w:ascii="Verdana" w:hAnsi="Verdana"/>
          <w:sz w:val="18"/>
          <w:szCs w:val="18"/>
        </w:rPr>
        <w:t>Meteor yağmuru</w:t>
      </w:r>
      <w:r w:rsidRPr="009F7D77">
        <w:rPr>
          <w:rFonts w:ascii="Verdana" w:hAnsi="Verdana"/>
          <w:b/>
          <w:sz w:val="18"/>
          <w:szCs w:val="18"/>
        </w:rPr>
        <w:t xml:space="preserve">           D) </w:t>
      </w:r>
      <w:r w:rsidRPr="009F7D77">
        <w:rPr>
          <w:rFonts w:ascii="Verdana" w:hAnsi="Verdana"/>
          <w:sz w:val="18"/>
          <w:szCs w:val="18"/>
        </w:rPr>
        <w:t>Kara delik</w:t>
      </w:r>
      <w:r w:rsidRPr="009F7D77">
        <w:rPr>
          <w:rFonts w:ascii="Verdana" w:hAnsi="Verdana"/>
          <w:b/>
          <w:sz w:val="18"/>
          <w:szCs w:val="18"/>
        </w:rPr>
        <w:t xml:space="preserve"> 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7.Zamanla gelişen teknoloji sayesinde Mars'a ve Venüs'e görüntü elde etmek ve bu görüntüleri Dünya'ya iletmek amacıyla gönderilen uzay araçlarına verilen isim aşağıdakilerden hangisidir ?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A) </w:t>
      </w:r>
      <w:r w:rsidRPr="009F7D77">
        <w:rPr>
          <w:rFonts w:ascii="Verdana" w:hAnsi="Verdana"/>
          <w:sz w:val="18"/>
          <w:szCs w:val="18"/>
        </w:rPr>
        <w:t>Uzay mekiği</w:t>
      </w:r>
      <w:r w:rsidRPr="009F7D77">
        <w:rPr>
          <w:rFonts w:ascii="Verdana" w:hAnsi="Verdana"/>
          <w:b/>
          <w:sz w:val="18"/>
          <w:szCs w:val="18"/>
        </w:rPr>
        <w:t xml:space="preserve">                 B) </w:t>
      </w:r>
      <w:r w:rsidRPr="009F7D77">
        <w:rPr>
          <w:rFonts w:ascii="Verdana" w:hAnsi="Verdana"/>
          <w:sz w:val="18"/>
          <w:szCs w:val="18"/>
        </w:rPr>
        <w:t>Radyo teleskopu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C) </w:t>
      </w:r>
      <w:r w:rsidRPr="009F7D77">
        <w:rPr>
          <w:rFonts w:ascii="Verdana" w:hAnsi="Verdana"/>
          <w:sz w:val="18"/>
          <w:szCs w:val="18"/>
        </w:rPr>
        <w:t>Uzay sondası</w:t>
      </w:r>
      <w:r w:rsidRPr="009F7D77">
        <w:rPr>
          <w:rFonts w:ascii="Verdana" w:hAnsi="Verdana"/>
          <w:b/>
          <w:sz w:val="18"/>
          <w:szCs w:val="18"/>
        </w:rPr>
        <w:t xml:space="preserve">                D) </w:t>
      </w:r>
      <w:r w:rsidRPr="009F7D77">
        <w:rPr>
          <w:rFonts w:ascii="Verdana" w:hAnsi="Verdana"/>
          <w:sz w:val="18"/>
          <w:szCs w:val="18"/>
        </w:rPr>
        <w:t>Uzay gemisi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8.  I. </w:t>
      </w:r>
      <w:r w:rsidRPr="009F7D77">
        <w:rPr>
          <w:rFonts w:ascii="Verdana" w:hAnsi="Verdana"/>
          <w:sz w:val="18"/>
          <w:szCs w:val="18"/>
        </w:rPr>
        <w:t>Yıldızların boyutları gezegenlerden daha büyüktür.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    II. </w:t>
      </w:r>
      <w:r w:rsidRPr="009F7D77">
        <w:rPr>
          <w:rFonts w:ascii="Verdana" w:hAnsi="Verdana"/>
          <w:sz w:val="18"/>
          <w:szCs w:val="18"/>
        </w:rPr>
        <w:t>Gezegenler, yıldızlardan daha sıcaktır.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  III. </w:t>
      </w:r>
      <w:r w:rsidRPr="009F7D77">
        <w:rPr>
          <w:rFonts w:ascii="Verdana" w:hAnsi="Verdana"/>
          <w:sz w:val="18"/>
          <w:szCs w:val="18"/>
        </w:rPr>
        <w:t>Yıldızlar da gezegenler de doğal ışık kaynağıdır.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   IV. </w:t>
      </w:r>
      <w:r w:rsidRPr="009F7D77">
        <w:rPr>
          <w:rFonts w:ascii="Verdana" w:hAnsi="Verdana"/>
          <w:sz w:val="18"/>
          <w:szCs w:val="18"/>
        </w:rPr>
        <w:t xml:space="preserve">Yıldızların ışıkları yanıp sönüyor gibi görünürken, 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sz w:val="18"/>
          <w:szCs w:val="18"/>
        </w:rPr>
        <w:t xml:space="preserve">         gezegenlerin ışıkları kesintisizdir.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sz w:val="18"/>
          <w:szCs w:val="18"/>
        </w:rPr>
        <w:t>Yukarıda verilen ifadelerden hangisi yada hangileri doğrudur ?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A)</w:t>
      </w:r>
      <w:r w:rsidRPr="009F7D77">
        <w:rPr>
          <w:rFonts w:ascii="Verdana" w:hAnsi="Verdana"/>
          <w:sz w:val="18"/>
          <w:szCs w:val="18"/>
        </w:rPr>
        <w:t xml:space="preserve"> Yalnız II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B)</w:t>
      </w:r>
      <w:r w:rsidRPr="009F7D77">
        <w:rPr>
          <w:rFonts w:ascii="Verdana" w:hAnsi="Verdana"/>
          <w:sz w:val="18"/>
          <w:szCs w:val="18"/>
        </w:rPr>
        <w:t xml:space="preserve"> I, IV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C)</w:t>
      </w:r>
      <w:r w:rsidRPr="009F7D77">
        <w:rPr>
          <w:rFonts w:ascii="Verdana" w:hAnsi="Verdana"/>
          <w:sz w:val="18"/>
          <w:szCs w:val="18"/>
        </w:rPr>
        <w:t xml:space="preserve"> I, III, IV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D)</w:t>
      </w:r>
      <w:r w:rsidRPr="009F7D77">
        <w:rPr>
          <w:rFonts w:ascii="Verdana" w:hAnsi="Verdana"/>
          <w:sz w:val="18"/>
          <w:szCs w:val="18"/>
        </w:rPr>
        <w:t xml:space="preserve"> I, II, III, IV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9. Aşağıdaki ifadelerden hangisi yanlıştır ?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A) </w:t>
      </w:r>
      <w:r w:rsidRPr="009F7D77">
        <w:rPr>
          <w:rFonts w:ascii="Verdana" w:hAnsi="Verdana"/>
          <w:sz w:val="18"/>
          <w:szCs w:val="18"/>
        </w:rPr>
        <w:t>Kuyruklu yıldızlar,yıldız değildir.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B) </w:t>
      </w:r>
      <w:r w:rsidRPr="009F7D77">
        <w:rPr>
          <w:rFonts w:ascii="Verdana" w:hAnsi="Verdana"/>
          <w:sz w:val="18"/>
          <w:szCs w:val="18"/>
        </w:rPr>
        <w:t>Küçükayı bir takım yıldızıdır.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C) </w:t>
      </w:r>
      <w:r w:rsidRPr="009F7D77">
        <w:rPr>
          <w:rFonts w:ascii="Verdana" w:hAnsi="Verdana"/>
          <w:sz w:val="18"/>
          <w:szCs w:val="18"/>
        </w:rPr>
        <w:t>Kutup yıldızından yön bulmak için faydalanılır.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D) </w:t>
      </w:r>
      <w:r w:rsidRPr="009F7D77">
        <w:rPr>
          <w:rFonts w:ascii="Verdana" w:hAnsi="Verdana"/>
          <w:sz w:val="18"/>
          <w:szCs w:val="18"/>
        </w:rPr>
        <w:t>Göktaşlarından yeryüzüne ulaşanlara meteor denir.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10.  Yıldızların renkleri onların sıcaklıkları ile ilgili bilgiler vermektedir.Orta sıcaklıkta olan bir yıldız aşağıdaki renklerden hangisine sahiptir ?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A) </w:t>
      </w:r>
      <w:r w:rsidRPr="009F7D77">
        <w:rPr>
          <w:rFonts w:ascii="Verdana" w:hAnsi="Verdana"/>
          <w:sz w:val="18"/>
          <w:szCs w:val="18"/>
        </w:rPr>
        <w:t xml:space="preserve">Mavi </w:t>
      </w:r>
      <w:r w:rsidRPr="009F7D77">
        <w:rPr>
          <w:rFonts w:ascii="Verdana" w:hAnsi="Verdana"/>
          <w:b/>
          <w:sz w:val="18"/>
          <w:szCs w:val="18"/>
        </w:rPr>
        <w:t xml:space="preserve">             B) </w:t>
      </w:r>
      <w:r w:rsidRPr="009F7D77">
        <w:rPr>
          <w:rFonts w:ascii="Verdana" w:hAnsi="Verdana"/>
          <w:sz w:val="18"/>
          <w:szCs w:val="18"/>
        </w:rPr>
        <w:t>Beyaz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C) </w:t>
      </w:r>
      <w:r w:rsidRPr="009F7D77">
        <w:rPr>
          <w:rFonts w:ascii="Verdana" w:hAnsi="Verdana"/>
          <w:sz w:val="18"/>
          <w:szCs w:val="18"/>
        </w:rPr>
        <w:t xml:space="preserve">Sarı  </w:t>
      </w:r>
      <w:r w:rsidRPr="009F7D77">
        <w:rPr>
          <w:rFonts w:ascii="Verdana" w:hAnsi="Verdana"/>
          <w:b/>
          <w:sz w:val="18"/>
          <w:szCs w:val="18"/>
        </w:rPr>
        <w:t xml:space="preserve">             D) </w:t>
      </w:r>
      <w:r w:rsidRPr="009F7D77">
        <w:rPr>
          <w:rFonts w:ascii="Verdana" w:hAnsi="Verdana"/>
          <w:sz w:val="18"/>
          <w:szCs w:val="18"/>
        </w:rPr>
        <w:t xml:space="preserve">Kırmızı 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11.Gezegenlerin büyüklük sıralaması aşağıdakilerden hangisi gibidir ?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A) </w:t>
      </w:r>
      <w:r w:rsidRPr="009F7D77">
        <w:rPr>
          <w:rFonts w:ascii="Verdana" w:hAnsi="Verdana"/>
          <w:sz w:val="18"/>
          <w:szCs w:val="18"/>
        </w:rPr>
        <w:t xml:space="preserve">Jüpiter, Satürn, Uranüs, Neptün, Dünya, Venüs,  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sz w:val="18"/>
          <w:szCs w:val="18"/>
        </w:rPr>
        <w:t xml:space="preserve">     Mars, Merkür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B) </w:t>
      </w:r>
      <w:r w:rsidRPr="009F7D77">
        <w:rPr>
          <w:rFonts w:ascii="Verdana" w:hAnsi="Verdana"/>
          <w:sz w:val="18"/>
          <w:szCs w:val="18"/>
        </w:rPr>
        <w:t xml:space="preserve">Jüpiter, Satürn, Uranüs, Neptün, Dünya, Venüs, 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sz w:val="18"/>
          <w:szCs w:val="18"/>
        </w:rPr>
        <w:t xml:space="preserve">     Merkür, Mars</w:t>
      </w:r>
    </w:p>
    <w:p w:rsidR="00746F26" w:rsidRPr="009F7D77" w:rsidRDefault="00746F26" w:rsidP="00A40954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C) </w:t>
      </w:r>
      <w:r w:rsidRPr="009F7D77">
        <w:rPr>
          <w:rFonts w:ascii="Verdana" w:hAnsi="Verdana"/>
          <w:sz w:val="18"/>
          <w:szCs w:val="18"/>
        </w:rPr>
        <w:t xml:space="preserve">Merkür, Venüs, Dünya, Mars, Jüpiter, Satürn,    </w:t>
      </w:r>
    </w:p>
    <w:p w:rsidR="00746F26" w:rsidRPr="009F7D77" w:rsidRDefault="00746F26" w:rsidP="00A40954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sz w:val="18"/>
          <w:szCs w:val="18"/>
        </w:rPr>
        <w:t xml:space="preserve">     Uranüs, Neptün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D) </w:t>
      </w:r>
      <w:r w:rsidRPr="009F7D77">
        <w:rPr>
          <w:rFonts w:ascii="Verdana" w:hAnsi="Verdana"/>
          <w:sz w:val="18"/>
          <w:szCs w:val="18"/>
        </w:rPr>
        <w:t>Dünya,</w:t>
      </w:r>
      <w:r w:rsidRPr="009F7D77">
        <w:rPr>
          <w:rFonts w:ascii="Verdana" w:hAnsi="Verdana"/>
          <w:b/>
          <w:sz w:val="18"/>
          <w:szCs w:val="18"/>
        </w:rPr>
        <w:t xml:space="preserve"> </w:t>
      </w:r>
      <w:r w:rsidRPr="009F7D77">
        <w:rPr>
          <w:rFonts w:ascii="Verdana" w:hAnsi="Verdana"/>
          <w:sz w:val="18"/>
          <w:szCs w:val="18"/>
        </w:rPr>
        <w:t xml:space="preserve">Jüpiter, Satürn, Uranüs, Neptün, Venüs, 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sz w:val="18"/>
          <w:szCs w:val="18"/>
        </w:rPr>
        <w:t xml:space="preserve">     Mars, Merkür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12.Aşağıdakilerden hangisi gezegen olma şartlarından değildir ?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A) </w:t>
      </w:r>
      <w:r w:rsidRPr="009F7D77">
        <w:rPr>
          <w:rFonts w:ascii="Verdana" w:hAnsi="Verdana"/>
          <w:sz w:val="18"/>
          <w:szCs w:val="18"/>
        </w:rPr>
        <w:t>Güneş etrafında dönmeli.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B) </w:t>
      </w:r>
      <w:r w:rsidRPr="009F7D77">
        <w:rPr>
          <w:rFonts w:ascii="Verdana" w:hAnsi="Verdana"/>
          <w:sz w:val="18"/>
          <w:szCs w:val="18"/>
        </w:rPr>
        <w:t>Yörüngesini diğer gök cisimlerinden arındırmalı.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C) </w:t>
      </w:r>
      <w:r w:rsidRPr="009F7D77">
        <w:rPr>
          <w:rFonts w:ascii="Verdana" w:hAnsi="Verdana"/>
          <w:sz w:val="18"/>
          <w:szCs w:val="18"/>
        </w:rPr>
        <w:t>Kendi çekim kuvveti etkisiyle yuvarlak olmalı.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D) </w:t>
      </w:r>
      <w:r w:rsidRPr="009F7D77">
        <w:rPr>
          <w:rFonts w:ascii="Verdana" w:hAnsi="Verdana"/>
          <w:sz w:val="18"/>
          <w:szCs w:val="18"/>
        </w:rPr>
        <w:t>Uydusu, halkası ve atmosferi olmalı.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13.  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*  </w:t>
      </w:r>
      <w:r w:rsidRPr="009F7D77">
        <w:rPr>
          <w:rFonts w:ascii="Verdana" w:hAnsi="Verdana"/>
          <w:sz w:val="18"/>
          <w:szCs w:val="18"/>
        </w:rPr>
        <w:t>Kendi ekseni etrafında ters yönde dönen gezegendir.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*  </w:t>
      </w:r>
      <w:r w:rsidRPr="009F7D77">
        <w:rPr>
          <w:rFonts w:ascii="Verdana" w:hAnsi="Verdana"/>
          <w:sz w:val="18"/>
          <w:szCs w:val="18"/>
        </w:rPr>
        <w:t xml:space="preserve">Güneş sistemindeki atmosferi olmayan tek 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sz w:val="18"/>
          <w:szCs w:val="18"/>
        </w:rPr>
        <w:t xml:space="preserve">    gezegendir.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*  </w:t>
      </w:r>
      <w:r w:rsidRPr="009F7D77">
        <w:rPr>
          <w:rFonts w:ascii="Verdana" w:hAnsi="Verdana"/>
          <w:sz w:val="18"/>
          <w:szCs w:val="18"/>
        </w:rPr>
        <w:t>Titan adlı bir uydusu vardır.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Yukarıda özelliği verilmeyen gezegen aşağıdakilerden hangisidir ?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A)</w:t>
      </w:r>
      <w:r w:rsidRPr="009F7D77">
        <w:rPr>
          <w:rFonts w:ascii="Verdana" w:hAnsi="Verdana"/>
          <w:sz w:val="18"/>
          <w:szCs w:val="18"/>
        </w:rPr>
        <w:t xml:space="preserve"> Merkür</w:t>
      </w:r>
      <w:r w:rsidRPr="009F7D77">
        <w:rPr>
          <w:rFonts w:ascii="Verdana" w:hAnsi="Verdana"/>
          <w:b/>
          <w:sz w:val="18"/>
          <w:szCs w:val="18"/>
        </w:rPr>
        <w:t xml:space="preserve">  B) </w:t>
      </w:r>
      <w:r w:rsidRPr="009F7D77">
        <w:rPr>
          <w:rFonts w:ascii="Verdana" w:hAnsi="Verdana"/>
          <w:sz w:val="18"/>
          <w:szCs w:val="18"/>
        </w:rPr>
        <w:t xml:space="preserve">Satürn </w:t>
      </w:r>
      <w:r w:rsidRPr="009F7D77">
        <w:rPr>
          <w:rFonts w:ascii="Verdana" w:hAnsi="Verdana"/>
          <w:b/>
          <w:sz w:val="18"/>
          <w:szCs w:val="18"/>
        </w:rPr>
        <w:t xml:space="preserve">   C) </w:t>
      </w:r>
      <w:r w:rsidRPr="009F7D77">
        <w:rPr>
          <w:rFonts w:ascii="Verdana" w:hAnsi="Verdana"/>
          <w:sz w:val="18"/>
          <w:szCs w:val="18"/>
        </w:rPr>
        <w:t xml:space="preserve">Venüs </w:t>
      </w:r>
      <w:r w:rsidRPr="009F7D77">
        <w:rPr>
          <w:rFonts w:ascii="Verdana" w:hAnsi="Verdana"/>
          <w:b/>
          <w:sz w:val="18"/>
          <w:szCs w:val="18"/>
        </w:rPr>
        <w:t xml:space="preserve">  D) </w:t>
      </w:r>
      <w:r w:rsidRPr="009F7D77">
        <w:rPr>
          <w:rFonts w:ascii="Verdana" w:hAnsi="Verdana"/>
          <w:sz w:val="18"/>
          <w:szCs w:val="18"/>
        </w:rPr>
        <w:t>Mars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14. Aşağıdaki gezegenlerden hangisinin uydusu yoktur ?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A) </w:t>
      </w:r>
      <w:r w:rsidRPr="009F7D77">
        <w:rPr>
          <w:rFonts w:ascii="Verdana" w:hAnsi="Verdana"/>
          <w:sz w:val="18"/>
          <w:szCs w:val="18"/>
        </w:rPr>
        <w:t>Jüpiter</w:t>
      </w:r>
      <w:r w:rsidRPr="009F7D77">
        <w:rPr>
          <w:rFonts w:ascii="Verdana" w:hAnsi="Verdana"/>
          <w:b/>
          <w:sz w:val="18"/>
          <w:szCs w:val="18"/>
        </w:rPr>
        <w:t xml:space="preserve">   B) </w:t>
      </w:r>
      <w:r w:rsidRPr="009F7D77">
        <w:rPr>
          <w:rFonts w:ascii="Verdana" w:hAnsi="Verdana"/>
          <w:sz w:val="18"/>
          <w:szCs w:val="18"/>
        </w:rPr>
        <w:t xml:space="preserve">Venüs </w:t>
      </w:r>
      <w:r w:rsidRPr="009F7D77">
        <w:rPr>
          <w:rFonts w:ascii="Verdana" w:hAnsi="Verdana"/>
          <w:b/>
          <w:sz w:val="18"/>
          <w:szCs w:val="18"/>
        </w:rPr>
        <w:t xml:space="preserve">   C) </w:t>
      </w:r>
      <w:r w:rsidRPr="009F7D77">
        <w:rPr>
          <w:rFonts w:ascii="Verdana" w:hAnsi="Verdana"/>
          <w:sz w:val="18"/>
          <w:szCs w:val="18"/>
        </w:rPr>
        <w:t xml:space="preserve">Neptün </w:t>
      </w:r>
      <w:r w:rsidRPr="009F7D77">
        <w:rPr>
          <w:rFonts w:ascii="Verdana" w:hAnsi="Verdana"/>
          <w:b/>
          <w:sz w:val="18"/>
          <w:szCs w:val="18"/>
        </w:rPr>
        <w:t xml:space="preserve">  D) </w:t>
      </w:r>
      <w:r w:rsidRPr="009F7D77">
        <w:rPr>
          <w:rFonts w:ascii="Verdana" w:hAnsi="Verdana"/>
          <w:sz w:val="18"/>
          <w:szCs w:val="18"/>
        </w:rPr>
        <w:t>Uranüs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Default="00746F26" w:rsidP="00CB0DA1">
      <w:pPr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CB0DA1">
      <w:pPr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15. Gökyüzünü incelemek, bilimsel çalışmalar yapmak amacıyla kurulan gözlemevine ne ad verilir ?</w:t>
      </w:r>
    </w:p>
    <w:p w:rsidR="00746F26" w:rsidRPr="009F7D77" w:rsidRDefault="00746F26" w:rsidP="009F7D77">
      <w:pPr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A)</w:t>
      </w:r>
      <w:r w:rsidRPr="009F7D77">
        <w:rPr>
          <w:rFonts w:ascii="Verdana" w:hAnsi="Verdana"/>
          <w:sz w:val="18"/>
          <w:szCs w:val="18"/>
        </w:rPr>
        <w:t xml:space="preserve"> Darphane       </w:t>
      </w:r>
      <w:r w:rsidRPr="009F7D77">
        <w:rPr>
          <w:rFonts w:ascii="Verdana" w:hAnsi="Verdana"/>
          <w:b/>
          <w:sz w:val="18"/>
          <w:szCs w:val="18"/>
        </w:rPr>
        <w:t>B)</w:t>
      </w:r>
      <w:r w:rsidRPr="009F7D77">
        <w:rPr>
          <w:rFonts w:ascii="Verdana" w:hAnsi="Verdana"/>
          <w:sz w:val="18"/>
          <w:szCs w:val="18"/>
        </w:rPr>
        <w:t xml:space="preserve"> Kütüphane   </w:t>
      </w:r>
    </w:p>
    <w:p w:rsidR="00746F26" w:rsidRPr="009F7D77" w:rsidRDefault="00746F26" w:rsidP="009F7D77">
      <w:pPr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C) </w:t>
      </w:r>
      <w:r w:rsidRPr="009F7D77">
        <w:rPr>
          <w:rFonts w:ascii="Verdana" w:hAnsi="Verdana"/>
          <w:sz w:val="18"/>
          <w:szCs w:val="18"/>
        </w:rPr>
        <w:t xml:space="preserve">Rasathane      </w:t>
      </w:r>
      <w:r w:rsidRPr="009F7D77">
        <w:rPr>
          <w:rFonts w:ascii="Verdana" w:hAnsi="Verdana"/>
          <w:b/>
          <w:sz w:val="18"/>
          <w:szCs w:val="18"/>
        </w:rPr>
        <w:t>D)</w:t>
      </w:r>
      <w:r w:rsidRPr="009F7D77">
        <w:rPr>
          <w:rFonts w:ascii="Verdana" w:hAnsi="Verdana"/>
          <w:sz w:val="18"/>
          <w:szCs w:val="18"/>
        </w:rPr>
        <w:t xml:space="preserve"> Astronot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16. I. </w:t>
      </w:r>
      <w:r w:rsidRPr="009F7D77">
        <w:rPr>
          <w:rFonts w:ascii="Verdana" w:hAnsi="Verdana"/>
          <w:sz w:val="18"/>
          <w:szCs w:val="18"/>
        </w:rPr>
        <w:t>Habitat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     II. </w:t>
      </w:r>
      <w:r w:rsidRPr="009F7D77">
        <w:rPr>
          <w:rFonts w:ascii="Verdana" w:hAnsi="Verdana"/>
          <w:sz w:val="18"/>
          <w:szCs w:val="18"/>
        </w:rPr>
        <w:t>Ekosistem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   III. </w:t>
      </w:r>
      <w:r w:rsidRPr="009F7D77">
        <w:rPr>
          <w:rFonts w:ascii="Verdana" w:hAnsi="Verdana"/>
          <w:sz w:val="18"/>
          <w:szCs w:val="18"/>
        </w:rPr>
        <w:t>Popülasyon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sz w:val="18"/>
          <w:szCs w:val="18"/>
        </w:rPr>
        <w:t>Yukarıda verilen kavramlardan hangisi ya da hangileri birden çok canlı türü içerebilir ?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A)</w:t>
      </w:r>
      <w:r w:rsidRPr="009F7D77">
        <w:rPr>
          <w:rFonts w:ascii="Verdana" w:hAnsi="Verdana"/>
          <w:sz w:val="18"/>
          <w:szCs w:val="18"/>
        </w:rPr>
        <w:t xml:space="preserve"> Yalnız I                   </w:t>
      </w:r>
      <w:r w:rsidRPr="009F7D77">
        <w:rPr>
          <w:rFonts w:ascii="Verdana" w:hAnsi="Verdana"/>
          <w:b/>
          <w:sz w:val="18"/>
          <w:szCs w:val="18"/>
        </w:rPr>
        <w:t>B)</w:t>
      </w:r>
      <w:r w:rsidRPr="009F7D77">
        <w:rPr>
          <w:rFonts w:ascii="Verdana" w:hAnsi="Verdana"/>
          <w:sz w:val="18"/>
          <w:szCs w:val="18"/>
        </w:rPr>
        <w:t xml:space="preserve"> Yalnız II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C)</w:t>
      </w:r>
      <w:r w:rsidRPr="009F7D77">
        <w:rPr>
          <w:rFonts w:ascii="Verdana" w:hAnsi="Verdana"/>
          <w:sz w:val="18"/>
          <w:szCs w:val="18"/>
        </w:rPr>
        <w:t xml:space="preserve"> I ve II                     </w:t>
      </w:r>
      <w:r w:rsidRPr="009F7D77">
        <w:rPr>
          <w:rFonts w:ascii="Verdana" w:hAnsi="Verdana"/>
          <w:b/>
          <w:sz w:val="18"/>
          <w:szCs w:val="18"/>
        </w:rPr>
        <w:t>D)</w:t>
      </w:r>
      <w:r w:rsidRPr="009F7D77">
        <w:rPr>
          <w:rFonts w:ascii="Verdana" w:hAnsi="Verdana"/>
          <w:sz w:val="18"/>
          <w:szCs w:val="18"/>
        </w:rPr>
        <w:t xml:space="preserve"> I, II, III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>
        <w:rPr>
          <w:noProof/>
        </w:rPr>
        <w:pict>
          <v:roundrect id="_x0000_s1031" style="position:absolute;left:0;text-align:left;margin-left:123.25pt;margin-top:1.15pt;width:81.4pt;height:25.65pt;z-index:251659264" arcsize="10923f">
            <v:textbox>
              <w:txbxContent>
                <w:p w:rsidR="00746F26" w:rsidRPr="00E77799" w:rsidRDefault="00746F26" w:rsidP="00E77799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Ardıç Kuşu</w:t>
                  </w:r>
                </w:p>
              </w:txbxContent>
            </v:textbox>
          </v:roundrect>
        </w:pict>
      </w:r>
      <w:r w:rsidRPr="009F7D77">
        <w:rPr>
          <w:rFonts w:ascii="Verdana" w:hAnsi="Verdana"/>
          <w:b/>
          <w:sz w:val="18"/>
          <w:szCs w:val="18"/>
        </w:rPr>
        <w:t>17.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left:0;text-align:left;margin-left:92.4pt;margin-top:.85pt;width:30.85pt;height:7.15pt;rotation:-1665640fd;z-index:251663360" fillcolor="#666" strokeweight="1pt">
            <v:fill color2="black" focus="50%" type="gradient"/>
            <v:shadow on="t" type="perspective" color="#7f7f7f" offset="1pt" offset2="-3pt"/>
          </v:shape>
        </w:pic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>
        <w:rPr>
          <w:noProof/>
        </w:rPr>
        <w:pict>
          <v:roundrect id="_x0000_s1033" style="position:absolute;left:0;text-align:left;margin-left:-8.4pt;margin-top:1.1pt;width:44.9pt;height:25.65pt;z-index:251656192" arcsize="10923f">
            <v:textbox>
              <w:txbxContent>
                <w:p w:rsidR="00746F26" w:rsidRPr="00E77799" w:rsidRDefault="00746F26">
                  <w:pPr>
                    <w:rPr>
                      <w:sz w:val="28"/>
                    </w:rPr>
                  </w:pPr>
                  <w:r w:rsidRPr="00E77799">
                    <w:rPr>
                      <w:sz w:val="28"/>
                    </w:rPr>
                    <w:t>Bitki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left:0;text-align:left;margin-left:45.05pt;margin-top:1.1pt;width:73.9pt;height:25.65pt;z-index:251657216" arcsize="10923f">
            <v:textbox>
              <w:txbxContent>
                <w:p w:rsidR="00746F26" w:rsidRPr="00E77799" w:rsidRDefault="00746F26" w:rsidP="00E77799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Salyangoz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left:0;text-align:left;margin-left:214.65pt;margin-top:1.1pt;width:50.6pt;height:25.65pt;z-index:251660288" arcsize="10923f">
            <v:textbox>
              <w:txbxContent>
                <w:p w:rsidR="00746F26" w:rsidRPr="00E77799" w:rsidRDefault="00746F26" w:rsidP="00E77799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Tilki</w:t>
                  </w:r>
                </w:p>
              </w:txbxContent>
            </v:textbox>
          </v:roundrect>
        </w:pic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>
        <w:rPr>
          <w:noProof/>
        </w:rPr>
        <w:pict>
          <v:shape id="_x0000_s1036" type="#_x0000_t13" style="position:absolute;left:0;text-align:left;margin-left:204.65pt;margin-top:1.05pt;width:14.3pt;height:7.15pt;z-index:251662336" fillcolor="#666" strokeweight="1pt">
            <v:fill color2="black" focus="50%" type="gradient"/>
            <v:shadow on="t" type="perspective" color="#7f7f7f" offset="1pt" offset2="-3pt"/>
          </v:shape>
        </w:pict>
      </w:r>
      <w:r>
        <w:rPr>
          <w:noProof/>
        </w:rPr>
        <w:pict>
          <v:shape id="_x0000_s1037" type="#_x0000_t13" style="position:absolute;left:0;text-align:left;margin-left:30.75pt;margin-top:1.05pt;width:14.3pt;height:7.15pt;z-index:251661312" fillcolor="#666" strokeweight="1pt">
            <v:fill color2="black" focus="50%" type="gradient"/>
            <v:shadow on="t" type="perspective" color="#7f7f7f" offset="1pt" offset2="-3pt"/>
          </v:shape>
        </w:pic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>
        <w:rPr>
          <w:noProof/>
        </w:rPr>
        <w:pict>
          <v:shape id="_x0000_s1038" type="#_x0000_t13" style="position:absolute;left:0;text-align:left;margin-left:91.75pt;margin-top:10.1pt;width:31.5pt;height:6.2pt;rotation:-13909479fd;flip:x;z-index:251664384" fillcolor="#666" strokeweight="1pt">
            <v:fill color2="black" focus="50%" type="gradient"/>
            <v:shadow on="t" type="perspective" color="#7f7f7f" offset="1pt" offset2="-3pt"/>
          </v:shape>
        </w:pict>
      </w:r>
      <w:r>
        <w:rPr>
          <w:noProof/>
        </w:rPr>
        <w:pict>
          <v:roundrect id="_x0000_s1039" style="position:absolute;left:0;text-align:left;margin-left:123.25pt;margin-top:4.9pt;width:81.4pt;height:25.65pt;z-index:251658240" arcsize="10923f">
            <v:textbox>
              <w:txbxContent>
                <w:p w:rsidR="00746F26" w:rsidRPr="00E77799" w:rsidRDefault="00746F26" w:rsidP="00E77799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Keklik</w:t>
                  </w:r>
                </w:p>
              </w:txbxContent>
            </v:textbox>
          </v:roundrect>
        </w:pic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Yukarıdaki besin zincirine göre ardıç kuşu nun sayısındaki azalmanın sebebi aşağıdakilerden hangisi olamaz ?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A) </w:t>
      </w:r>
      <w:r w:rsidRPr="009F7D77">
        <w:rPr>
          <w:rFonts w:ascii="Verdana" w:hAnsi="Verdana"/>
          <w:sz w:val="18"/>
          <w:szCs w:val="18"/>
        </w:rPr>
        <w:t>Tilki sayısının artması</w:t>
      </w:r>
      <w:r w:rsidRPr="009F7D77">
        <w:rPr>
          <w:rFonts w:ascii="Verdana" w:hAnsi="Verdana"/>
          <w:b/>
          <w:sz w:val="18"/>
          <w:szCs w:val="18"/>
        </w:rPr>
        <w:t xml:space="preserve"> 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B) </w:t>
      </w:r>
      <w:r w:rsidRPr="009F7D77">
        <w:rPr>
          <w:rFonts w:ascii="Verdana" w:hAnsi="Verdana"/>
          <w:sz w:val="18"/>
          <w:szCs w:val="18"/>
        </w:rPr>
        <w:t>Salyangoz sayısının azalması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C) </w:t>
      </w:r>
      <w:r w:rsidRPr="009F7D77">
        <w:rPr>
          <w:rFonts w:ascii="Verdana" w:hAnsi="Verdana"/>
          <w:sz w:val="18"/>
          <w:szCs w:val="18"/>
        </w:rPr>
        <w:t>Keklik sayısının azalması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D) </w:t>
      </w:r>
      <w:r w:rsidRPr="009F7D77">
        <w:rPr>
          <w:rFonts w:ascii="Verdana" w:hAnsi="Verdana"/>
          <w:sz w:val="18"/>
          <w:szCs w:val="18"/>
        </w:rPr>
        <w:t>Bitki sayısının azalması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18.Doğrudan güneş ışığı altında olan bir ortamda eşit süre bekletilen aşağıdaki cisimlerden hangisinin sıcaklığı en fazla artar ?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A) </w:t>
      </w:r>
      <w:r w:rsidRPr="009F7D77">
        <w:rPr>
          <w:rFonts w:ascii="Verdana" w:hAnsi="Verdana"/>
          <w:sz w:val="18"/>
          <w:szCs w:val="18"/>
        </w:rPr>
        <w:t>Düzlem ayna</w:t>
      </w:r>
      <w:r w:rsidRPr="009F7D77">
        <w:rPr>
          <w:rFonts w:ascii="Verdana" w:hAnsi="Verdana"/>
          <w:b/>
          <w:sz w:val="18"/>
          <w:szCs w:val="18"/>
        </w:rPr>
        <w:t xml:space="preserve">                 B) </w:t>
      </w:r>
      <w:r w:rsidRPr="009F7D77">
        <w:rPr>
          <w:rFonts w:ascii="Verdana" w:hAnsi="Verdana"/>
          <w:sz w:val="18"/>
          <w:szCs w:val="18"/>
        </w:rPr>
        <w:t>Pencere camı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C) </w:t>
      </w:r>
      <w:r w:rsidRPr="009F7D77">
        <w:rPr>
          <w:rFonts w:ascii="Verdana" w:hAnsi="Verdana"/>
          <w:sz w:val="18"/>
          <w:szCs w:val="18"/>
        </w:rPr>
        <w:t xml:space="preserve">Siyah karton                 </w:t>
      </w:r>
      <w:r w:rsidRPr="009F7D77">
        <w:rPr>
          <w:rFonts w:ascii="Verdana" w:hAnsi="Verdana"/>
          <w:b/>
          <w:sz w:val="18"/>
          <w:szCs w:val="18"/>
        </w:rPr>
        <w:t xml:space="preserve">D) </w:t>
      </w:r>
      <w:r w:rsidRPr="009F7D77">
        <w:rPr>
          <w:rFonts w:ascii="Verdana" w:hAnsi="Verdana"/>
          <w:sz w:val="18"/>
          <w:szCs w:val="18"/>
        </w:rPr>
        <w:t>Beyaz kumaş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19.Aşağıdaki olaylardan hangisi maddenin sıcaklığının artmasına sebep olur ?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A) </w:t>
      </w:r>
      <w:r w:rsidRPr="009F7D77">
        <w:rPr>
          <w:rFonts w:ascii="Verdana" w:hAnsi="Verdana"/>
          <w:sz w:val="18"/>
          <w:szCs w:val="18"/>
        </w:rPr>
        <w:t>Işığın kırılması</w:t>
      </w:r>
      <w:r w:rsidRPr="009F7D77">
        <w:rPr>
          <w:rFonts w:ascii="Verdana" w:hAnsi="Verdana"/>
          <w:b/>
          <w:sz w:val="18"/>
          <w:szCs w:val="18"/>
        </w:rPr>
        <w:t xml:space="preserve">     </w:t>
      </w:r>
      <w:r>
        <w:rPr>
          <w:rFonts w:ascii="Verdana" w:hAnsi="Verdana"/>
          <w:b/>
          <w:sz w:val="18"/>
          <w:szCs w:val="18"/>
        </w:rPr>
        <w:t xml:space="preserve">         </w:t>
      </w:r>
      <w:r w:rsidRPr="009F7D77">
        <w:rPr>
          <w:rFonts w:ascii="Verdana" w:hAnsi="Verdana"/>
          <w:b/>
          <w:sz w:val="18"/>
          <w:szCs w:val="18"/>
        </w:rPr>
        <w:t xml:space="preserve"> B) </w:t>
      </w:r>
      <w:r w:rsidRPr="009F7D77">
        <w:rPr>
          <w:rFonts w:ascii="Verdana" w:hAnsi="Verdana"/>
          <w:sz w:val="18"/>
          <w:szCs w:val="18"/>
        </w:rPr>
        <w:t>Işığın yansıması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C) </w:t>
      </w:r>
      <w:r w:rsidRPr="009F7D77">
        <w:rPr>
          <w:rFonts w:ascii="Verdana" w:hAnsi="Verdana"/>
          <w:sz w:val="18"/>
          <w:szCs w:val="18"/>
        </w:rPr>
        <w:t>Işığın saçılması</w:t>
      </w:r>
      <w:r w:rsidRPr="009F7D77">
        <w:rPr>
          <w:rFonts w:ascii="Verdana" w:hAnsi="Verdana"/>
          <w:b/>
          <w:sz w:val="18"/>
          <w:szCs w:val="18"/>
        </w:rPr>
        <w:t xml:space="preserve">     </w:t>
      </w:r>
      <w:r>
        <w:rPr>
          <w:rFonts w:ascii="Verdana" w:hAnsi="Verdana"/>
          <w:b/>
          <w:sz w:val="18"/>
          <w:szCs w:val="18"/>
        </w:rPr>
        <w:t xml:space="preserve">         </w:t>
      </w:r>
      <w:r w:rsidRPr="009F7D77">
        <w:rPr>
          <w:rFonts w:ascii="Verdana" w:hAnsi="Verdana"/>
          <w:b/>
          <w:sz w:val="18"/>
          <w:szCs w:val="18"/>
        </w:rPr>
        <w:t xml:space="preserve">D) </w:t>
      </w:r>
      <w:r w:rsidRPr="009F7D77">
        <w:rPr>
          <w:rFonts w:ascii="Verdana" w:hAnsi="Verdana"/>
          <w:sz w:val="18"/>
          <w:szCs w:val="18"/>
        </w:rPr>
        <w:t>Işığın soğurulması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20.Renk tayfındaki tüm renkleri elde etmek için aşağıdaki renklerden hangileri yeterlidir ?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A) </w:t>
      </w:r>
      <w:r w:rsidRPr="009F7D77">
        <w:rPr>
          <w:rFonts w:ascii="Verdana" w:hAnsi="Verdana"/>
          <w:sz w:val="18"/>
          <w:szCs w:val="18"/>
        </w:rPr>
        <w:t>Kırmızı, yeşil ve mavi</w:t>
      </w:r>
      <w:r w:rsidRPr="009F7D77">
        <w:rPr>
          <w:rFonts w:ascii="Verdana" w:hAnsi="Verdana"/>
          <w:b/>
          <w:sz w:val="18"/>
          <w:szCs w:val="18"/>
        </w:rPr>
        <w:t xml:space="preserve"> 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B) </w:t>
      </w:r>
      <w:r w:rsidRPr="009F7D77">
        <w:rPr>
          <w:rFonts w:ascii="Verdana" w:hAnsi="Verdana"/>
          <w:sz w:val="18"/>
          <w:szCs w:val="18"/>
        </w:rPr>
        <w:t>Kırmızı, sarı ve mavi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C) </w:t>
      </w:r>
      <w:r w:rsidRPr="009F7D77">
        <w:rPr>
          <w:rFonts w:ascii="Verdana" w:hAnsi="Verdana"/>
          <w:sz w:val="18"/>
          <w:szCs w:val="18"/>
        </w:rPr>
        <w:t>Sarı, yeşil ve mavi</w:t>
      </w:r>
    </w:p>
    <w:p w:rsidR="00746F26" w:rsidRPr="009F7D77" w:rsidRDefault="00746F26" w:rsidP="00781787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D) </w:t>
      </w:r>
      <w:r w:rsidRPr="009F7D77">
        <w:rPr>
          <w:rFonts w:ascii="Verdana" w:hAnsi="Verdana"/>
          <w:sz w:val="18"/>
          <w:szCs w:val="18"/>
        </w:rPr>
        <w:t xml:space="preserve">Sarı, mor ve yeşil </w:t>
      </w:r>
    </w:p>
    <w:p w:rsidR="00746F26" w:rsidRPr="009F7D77" w:rsidRDefault="00746F26" w:rsidP="003E4E17">
      <w:pPr>
        <w:spacing w:line="240" w:lineRule="auto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9F7D77">
      <w:pPr>
        <w:spacing w:line="240" w:lineRule="auto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21.Aşağıdakilerden hangisi saftır ?</w:t>
      </w:r>
    </w:p>
    <w:p w:rsidR="00746F26" w:rsidRPr="009F7D77" w:rsidRDefault="00746F26" w:rsidP="00CB0DA1">
      <w:pPr>
        <w:spacing w:line="240" w:lineRule="auto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I.</w:t>
      </w:r>
      <w:r w:rsidRPr="009F7D77">
        <w:rPr>
          <w:rFonts w:ascii="Verdana" w:hAnsi="Verdana"/>
          <w:sz w:val="18"/>
          <w:szCs w:val="18"/>
        </w:rPr>
        <w:t>Karışım</w:t>
      </w:r>
      <w:r w:rsidRPr="009F7D77">
        <w:rPr>
          <w:rFonts w:ascii="Verdana" w:hAnsi="Verdana"/>
          <w:b/>
          <w:sz w:val="18"/>
          <w:szCs w:val="18"/>
        </w:rPr>
        <w:t xml:space="preserve">   II.</w:t>
      </w:r>
      <w:r w:rsidRPr="009F7D77">
        <w:rPr>
          <w:rFonts w:ascii="Verdana" w:hAnsi="Verdana"/>
          <w:sz w:val="18"/>
          <w:szCs w:val="18"/>
        </w:rPr>
        <w:t xml:space="preserve">Bileşik </w:t>
      </w:r>
      <w:r w:rsidRPr="009F7D77">
        <w:rPr>
          <w:rFonts w:ascii="Verdana" w:hAnsi="Verdana"/>
          <w:b/>
          <w:sz w:val="18"/>
          <w:szCs w:val="18"/>
        </w:rPr>
        <w:t xml:space="preserve">  III.</w:t>
      </w:r>
      <w:r w:rsidRPr="009F7D77">
        <w:rPr>
          <w:rFonts w:ascii="Verdana" w:hAnsi="Verdana"/>
          <w:sz w:val="18"/>
          <w:szCs w:val="18"/>
        </w:rPr>
        <w:t>Element</w:t>
      </w:r>
    </w:p>
    <w:p w:rsidR="00746F26" w:rsidRPr="009F7D77" w:rsidRDefault="00746F26" w:rsidP="003E4E17">
      <w:pPr>
        <w:spacing w:line="240" w:lineRule="auto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A) </w:t>
      </w:r>
      <w:r w:rsidRPr="009F7D77">
        <w:rPr>
          <w:rFonts w:ascii="Verdana" w:hAnsi="Verdana"/>
          <w:sz w:val="18"/>
          <w:szCs w:val="18"/>
        </w:rPr>
        <w:t>Yalnız I</w:t>
      </w:r>
      <w:r>
        <w:rPr>
          <w:rFonts w:ascii="Verdana" w:hAnsi="Verdana"/>
          <w:b/>
          <w:sz w:val="18"/>
          <w:szCs w:val="18"/>
        </w:rPr>
        <w:t xml:space="preserve">  </w:t>
      </w:r>
      <w:r w:rsidRPr="009F7D77">
        <w:rPr>
          <w:rFonts w:ascii="Verdana" w:hAnsi="Verdana"/>
          <w:b/>
          <w:sz w:val="18"/>
          <w:szCs w:val="18"/>
        </w:rPr>
        <w:t xml:space="preserve">   B) </w:t>
      </w:r>
      <w:r w:rsidRPr="009F7D77">
        <w:rPr>
          <w:rFonts w:ascii="Verdana" w:hAnsi="Verdana"/>
          <w:sz w:val="18"/>
          <w:szCs w:val="18"/>
        </w:rPr>
        <w:t>II ve III</w:t>
      </w:r>
      <w:r>
        <w:rPr>
          <w:rFonts w:ascii="Verdana" w:hAnsi="Verdana"/>
          <w:b/>
          <w:sz w:val="18"/>
          <w:szCs w:val="18"/>
        </w:rPr>
        <w:t xml:space="preserve">  </w:t>
      </w:r>
      <w:r w:rsidRPr="009F7D77">
        <w:rPr>
          <w:rFonts w:ascii="Verdana" w:hAnsi="Verdana"/>
          <w:b/>
          <w:sz w:val="18"/>
          <w:szCs w:val="18"/>
        </w:rPr>
        <w:t xml:space="preserve">    C) </w:t>
      </w:r>
      <w:r>
        <w:rPr>
          <w:rFonts w:ascii="Verdana" w:hAnsi="Verdana"/>
          <w:sz w:val="18"/>
          <w:szCs w:val="18"/>
        </w:rPr>
        <w:t xml:space="preserve">I ve II </w:t>
      </w:r>
      <w:r w:rsidRPr="009F7D77">
        <w:rPr>
          <w:rFonts w:ascii="Verdana" w:hAnsi="Verdana"/>
          <w:sz w:val="18"/>
          <w:szCs w:val="18"/>
        </w:rPr>
        <w:t xml:space="preserve">   </w:t>
      </w:r>
      <w:r w:rsidRPr="009F7D77">
        <w:rPr>
          <w:rFonts w:ascii="Verdana" w:hAnsi="Verdana"/>
          <w:b/>
          <w:sz w:val="18"/>
          <w:szCs w:val="18"/>
        </w:rPr>
        <w:t xml:space="preserve">D) </w:t>
      </w:r>
      <w:r w:rsidRPr="009F7D77">
        <w:rPr>
          <w:rFonts w:ascii="Verdana" w:hAnsi="Verdana"/>
          <w:sz w:val="18"/>
          <w:szCs w:val="18"/>
        </w:rPr>
        <w:t>I, II ve III</w:t>
      </w:r>
    </w:p>
    <w:p w:rsidR="00746F26" w:rsidRPr="009F7D77" w:rsidRDefault="00746F26" w:rsidP="00CB0DA1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22. Aşağıdakilerden hangisi popülasyona örnek olarak verilemez ?</w:t>
      </w:r>
    </w:p>
    <w:p w:rsidR="00746F26" w:rsidRPr="009F7D77" w:rsidRDefault="00746F26" w:rsidP="00CB0DA1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CB0DA1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A) </w:t>
      </w:r>
      <w:r w:rsidRPr="009F7D77">
        <w:rPr>
          <w:rFonts w:ascii="Verdana" w:hAnsi="Verdana"/>
          <w:sz w:val="18"/>
          <w:szCs w:val="18"/>
        </w:rPr>
        <w:t>Karadeniz hamsileri</w:t>
      </w:r>
    </w:p>
    <w:p w:rsidR="00746F26" w:rsidRPr="009F7D77" w:rsidRDefault="00746F26" w:rsidP="00CB0DA1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B) </w:t>
      </w:r>
      <w:r w:rsidRPr="009F7D77">
        <w:rPr>
          <w:rFonts w:ascii="Verdana" w:hAnsi="Verdana"/>
          <w:sz w:val="18"/>
          <w:szCs w:val="18"/>
        </w:rPr>
        <w:t>Kapıdağ' daki köknar ağaçları</w:t>
      </w:r>
    </w:p>
    <w:p w:rsidR="00746F26" w:rsidRPr="009F7D77" w:rsidRDefault="00746F26" w:rsidP="00CB0DA1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C) </w:t>
      </w:r>
      <w:r w:rsidRPr="009F7D77">
        <w:rPr>
          <w:rFonts w:ascii="Verdana" w:hAnsi="Verdana"/>
          <w:sz w:val="18"/>
          <w:szCs w:val="18"/>
        </w:rPr>
        <w:t>Ceylanpınar'daki geyikler</w:t>
      </w:r>
    </w:p>
    <w:p w:rsidR="00746F26" w:rsidRPr="009F7D77" w:rsidRDefault="00746F26" w:rsidP="00CB0DA1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D) </w:t>
      </w:r>
      <w:r w:rsidRPr="009F7D77">
        <w:rPr>
          <w:rFonts w:ascii="Verdana" w:hAnsi="Verdana"/>
          <w:sz w:val="18"/>
          <w:szCs w:val="18"/>
        </w:rPr>
        <w:t>Ilgaz ormanlarındaki ağaçlar</w:t>
      </w:r>
    </w:p>
    <w:p w:rsidR="00746F26" w:rsidRPr="009F7D77" w:rsidRDefault="00746F26" w:rsidP="003E4E17">
      <w:pPr>
        <w:spacing w:line="240" w:lineRule="auto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3E4E17">
      <w:pPr>
        <w:spacing w:line="240" w:lineRule="auto"/>
        <w:rPr>
          <w:rFonts w:ascii="Verdana" w:hAnsi="Verdana"/>
          <w:b/>
          <w:sz w:val="18"/>
          <w:szCs w:val="18"/>
        </w:rPr>
      </w:pPr>
    </w:p>
    <w:p w:rsidR="00746F26" w:rsidRPr="009F7D77" w:rsidRDefault="00746F26" w:rsidP="003E4E17">
      <w:pPr>
        <w:spacing w:line="240" w:lineRule="auto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23. Magenta rengi aşağıdaki hangi renklerin bir araya gelmesinden oluşur ?</w:t>
      </w:r>
    </w:p>
    <w:p w:rsidR="00746F26" w:rsidRPr="009F7D77" w:rsidRDefault="00746F26" w:rsidP="003E4E17">
      <w:pPr>
        <w:spacing w:line="240" w:lineRule="auto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A) </w:t>
      </w:r>
      <w:r w:rsidRPr="009F7D77">
        <w:rPr>
          <w:rFonts w:ascii="Verdana" w:hAnsi="Verdana"/>
          <w:sz w:val="18"/>
          <w:szCs w:val="18"/>
        </w:rPr>
        <w:t>Kırmızı + Mavi + Yeşil</w:t>
      </w:r>
    </w:p>
    <w:p w:rsidR="00746F26" w:rsidRPr="009F7D77" w:rsidRDefault="00746F26" w:rsidP="003E4E17">
      <w:pPr>
        <w:spacing w:line="240" w:lineRule="auto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B) </w:t>
      </w:r>
      <w:r w:rsidRPr="009F7D77">
        <w:rPr>
          <w:rFonts w:ascii="Verdana" w:hAnsi="Verdana"/>
          <w:sz w:val="18"/>
          <w:szCs w:val="18"/>
        </w:rPr>
        <w:t>Kırmızı + Mavi</w:t>
      </w:r>
    </w:p>
    <w:p w:rsidR="00746F26" w:rsidRPr="009F7D77" w:rsidRDefault="00746F26" w:rsidP="003E4E17">
      <w:pPr>
        <w:spacing w:line="240" w:lineRule="auto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C) </w:t>
      </w:r>
      <w:r w:rsidRPr="009F7D77">
        <w:rPr>
          <w:rFonts w:ascii="Verdana" w:hAnsi="Verdana"/>
          <w:sz w:val="18"/>
          <w:szCs w:val="18"/>
        </w:rPr>
        <w:t>Kırmızı + Yeşil</w:t>
      </w:r>
    </w:p>
    <w:p w:rsidR="00746F26" w:rsidRPr="009F7D77" w:rsidRDefault="00746F26" w:rsidP="003E4E17">
      <w:pPr>
        <w:spacing w:line="240" w:lineRule="auto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D) </w:t>
      </w:r>
      <w:r w:rsidRPr="009F7D77">
        <w:rPr>
          <w:rFonts w:ascii="Verdana" w:hAnsi="Verdana"/>
          <w:sz w:val="18"/>
          <w:szCs w:val="18"/>
        </w:rPr>
        <w:t>Yeşil + Mavi</w:t>
      </w:r>
    </w:p>
    <w:p w:rsidR="00746F26" w:rsidRPr="009F7D77" w:rsidRDefault="00746F26" w:rsidP="003E4E17">
      <w:pPr>
        <w:spacing w:line="240" w:lineRule="auto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24. Havaya karışan zehirli gazların yağmur damlaları ile yeryüzüne ulaşmasına verilen isim aşağıdakilerden hangisidir ?</w:t>
      </w:r>
    </w:p>
    <w:p w:rsidR="00746F26" w:rsidRPr="009F7D77" w:rsidRDefault="00746F26" w:rsidP="003E4E17">
      <w:pPr>
        <w:spacing w:line="240" w:lineRule="auto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A) </w:t>
      </w:r>
      <w:r w:rsidRPr="009F7D77">
        <w:rPr>
          <w:rFonts w:ascii="Verdana" w:hAnsi="Verdana"/>
          <w:sz w:val="18"/>
          <w:szCs w:val="18"/>
        </w:rPr>
        <w:t>Sera etkisi</w:t>
      </w:r>
      <w:r w:rsidRPr="009F7D77">
        <w:rPr>
          <w:rFonts w:ascii="Verdana" w:hAnsi="Verdana"/>
          <w:b/>
          <w:sz w:val="18"/>
          <w:szCs w:val="18"/>
        </w:rPr>
        <w:t xml:space="preserve">                      B) </w:t>
      </w:r>
      <w:r w:rsidRPr="009F7D77">
        <w:rPr>
          <w:rFonts w:ascii="Verdana" w:hAnsi="Verdana"/>
          <w:sz w:val="18"/>
          <w:szCs w:val="18"/>
        </w:rPr>
        <w:t>Küresel ısınma</w:t>
      </w:r>
    </w:p>
    <w:p w:rsidR="00746F26" w:rsidRPr="009F7D77" w:rsidRDefault="00746F26" w:rsidP="003E4E17">
      <w:pPr>
        <w:spacing w:line="240" w:lineRule="auto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C) </w:t>
      </w:r>
      <w:r w:rsidRPr="009F7D77">
        <w:rPr>
          <w:rFonts w:ascii="Verdana" w:hAnsi="Verdana"/>
          <w:sz w:val="18"/>
          <w:szCs w:val="18"/>
        </w:rPr>
        <w:t>Meteor yağmuru</w:t>
      </w:r>
      <w:r w:rsidRPr="009F7D77">
        <w:rPr>
          <w:rFonts w:ascii="Verdana" w:hAnsi="Verdana"/>
          <w:b/>
          <w:sz w:val="18"/>
          <w:szCs w:val="18"/>
        </w:rPr>
        <w:t xml:space="preserve">        </w:t>
      </w:r>
      <w:r>
        <w:rPr>
          <w:rFonts w:ascii="Verdana" w:hAnsi="Verdana"/>
          <w:b/>
          <w:sz w:val="18"/>
          <w:szCs w:val="18"/>
        </w:rPr>
        <w:t xml:space="preserve">   </w:t>
      </w:r>
      <w:r w:rsidRPr="009F7D77">
        <w:rPr>
          <w:rFonts w:ascii="Verdana" w:hAnsi="Verdana"/>
          <w:b/>
          <w:sz w:val="18"/>
          <w:szCs w:val="18"/>
        </w:rPr>
        <w:t xml:space="preserve">  D) </w:t>
      </w:r>
      <w:r w:rsidRPr="009F7D77">
        <w:rPr>
          <w:rFonts w:ascii="Verdana" w:hAnsi="Verdana"/>
          <w:sz w:val="18"/>
          <w:szCs w:val="18"/>
        </w:rPr>
        <w:t>Asit yağmuru</w:t>
      </w:r>
      <w:r w:rsidRPr="009F7D77">
        <w:rPr>
          <w:rFonts w:ascii="Verdana" w:hAnsi="Verdana"/>
          <w:b/>
          <w:sz w:val="18"/>
          <w:szCs w:val="18"/>
        </w:rPr>
        <w:t xml:space="preserve"> </w:t>
      </w:r>
    </w:p>
    <w:p w:rsidR="00746F26" w:rsidRPr="009F7D77" w:rsidRDefault="00746F26" w:rsidP="003E4E17">
      <w:pPr>
        <w:spacing w:line="240" w:lineRule="auto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>25.Aşağıdakilerden hangisi  Türkiye'nin biyolojik çeşitliliğinin fazla olmasının sebeplerinden değildir ?</w:t>
      </w:r>
    </w:p>
    <w:p w:rsidR="00746F26" w:rsidRPr="009F7D77" w:rsidRDefault="00746F26" w:rsidP="003E4E17">
      <w:pPr>
        <w:spacing w:line="240" w:lineRule="auto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A) </w:t>
      </w:r>
      <w:r w:rsidRPr="009F7D77">
        <w:rPr>
          <w:rFonts w:ascii="Verdana" w:hAnsi="Verdana"/>
          <w:sz w:val="18"/>
          <w:szCs w:val="18"/>
        </w:rPr>
        <w:t>Asya, Avrupa ve Afrika kıtaları arasında yer alması.</w:t>
      </w:r>
    </w:p>
    <w:p w:rsidR="00746F26" w:rsidRPr="009F7D77" w:rsidRDefault="00746F26" w:rsidP="003E4E17">
      <w:pPr>
        <w:spacing w:line="240" w:lineRule="auto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B) </w:t>
      </w:r>
      <w:r w:rsidRPr="009F7D77">
        <w:rPr>
          <w:rFonts w:ascii="Verdana" w:hAnsi="Verdana"/>
          <w:sz w:val="18"/>
          <w:szCs w:val="18"/>
        </w:rPr>
        <w:t>Üç tarafının denizlerle çevrili olması.</w:t>
      </w:r>
    </w:p>
    <w:p w:rsidR="00746F26" w:rsidRPr="009F7D77" w:rsidRDefault="00746F26" w:rsidP="003E4E17">
      <w:pPr>
        <w:spacing w:line="240" w:lineRule="auto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C) </w:t>
      </w:r>
      <w:r w:rsidRPr="009F7D77">
        <w:rPr>
          <w:rFonts w:ascii="Verdana" w:hAnsi="Verdana"/>
          <w:sz w:val="18"/>
          <w:szCs w:val="18"/>
        </w:rPr>
        <w:t>Yer yüzü şekillerinin çeşitli olması.</w:t>
      </w:r>
    </w:p>
    <w:p w:rsidR="00746F26" w:rsidRDefault="00746F26" w:rsidP="003E4E17">
      <w:pPr>
        <w:spacing w:line="240" w:lineRule="auto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D) </w:t>
      </w:r>
      <w:r w:rsidRPr="009F7D77">
        <w:rPr>
          <w:rFonts w:ascii="Verdana" w:hAnsi="Verdana"/>
          <w:sz w:val="18"/>
          <w:szCs w:val="18"/>
        </w:rPr>
        <w:t xml:space="preserve">Sanayileşme sayesinde ülkenin ekonomisinin                             </w:t>
      </w:r>
      <w:r>
        <w:rPr>
          <w:rFonts w:ascii="Verdana" w:hAnsi="Verdana"/>
          <w:sz w:val="18"/>
          <w:szCs w:val="18"/>
        </w:rPr>
        <w:t xml:space="preserve">  </w:t>
      </w:r>
      <w:r w:rsidRPr="009F7D77">
        <w:rPr>
          <w:rFonts w:ascii="Verdana" w:hAnsi="Verdana"/>
          <w:sz w:val="18"/>
          <w:szCs w:val="18"/>
        </w:rPr>
        <w:t>güçlenmesi.</w:t>
      </w:r>
    </w:p>
    <w:p w:rsidR="00746F26" w:rsidRPr="009F7D77" w:rsidRDefault="00746F26" w:rsidP="003E4E17">
      <w:pPr>
        <w:spacing w:line="240" w:lineRule="auto"/>
        <w:rPr>
          <w:rFonts w:ascii="Verdana" w:hAnsi="Verdana"/>
          <w:sz w:val="18"/>
          <w:szCs w:val="18"/>
        </w:rPr>
      </w:pPr>
    </w:p>
    <w:p w:rsidR="00746F26" w:rsidRDefault="00746F26" w:rsidP="00A705BC">
      <w:pPr>
        <w:rPr>
          <w:rFonts w:ascii="Verdana" w:hAnsi="Verdana"/>
          <w:sz w:val="18"/>
          <w:szCs w:val="18"/>
        </w:rPr>
      </w:pPr>
      <w:r w:rsidRPr="00C8564D">
        <w:rPr>
          <w:rFonts w:ascii="Verdana" w:hAnsi="Verdana"/>
          <w:noProof/>
          <w:sz w:val="18"/>
          <w:szCs w:val="18"/>
        </w:rPr>
        <w:pict>
          <v:shape id="Resim 12" o:spid="_x0000_i1047" type="#_x0000_t75" style="width:250.5pt;height:335.25pt;visibility:visible">
            <v:imagedata r:id="rId7" o:title=""/>
          </v:shape>
        </w:pict>
      </w:r>
      <w:r w:rsidRPr="009F7D77">
        <w:rPr>
          <w:rFonts w:ascii="Verdana" w:hAnsi="Verdana"/>
          <w:sz w:val="18"/>
          <w:szCs w:val="18"/>
        </w:rPr>
        <w:t xml:space="preserve">             </w:t>
      </w:r>
    </w:p>
    <w:p w:rsidR="00746F26" w:rsidRPr="009F7D77" w:rsidRDefault="00746F26" w:rsidP="00A705BC">
      <w:pPr>
        <w:rPr>
          <w:rFonts w:ascii="Verdana" w:hAnsi="Verdana"/>
          <w:sz w:val="18"/>
          <w:szCs w:val="18"/>
        </w:rPr>
      </w:pPr>
    </w:p>
    <w:p w:rsidR="00746F26" w:rsidRDefault="00746F26" w:rsidP="00A705BC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        </w:t>
      </w:r>
      <w:r w:rsidRPr="009F7D77">
        <w:rPr>
          <w:rFonts w:ascii="Verdana" w:hAnsi="Verdana"/>
          <w:b/>
          <w:sz w:val="18"/>
          <w:szCs w:val="18"/>
        </w:rPr>
        <w:t xml:space="preserve">Ferdi ÜNAL / Fen Bilimleri Öğretmeni                     </w:t>
      </w:r>
      <w:r>
        <w:rPr>
          <w:rFonts w:ascii="Verdana" w:hAnsi="Verdana"/>
          <w:b/>
          <w:sz w:val="18"/>
          <w:szCs w:val="18"/>
        </w:rPr>
        <w:t xml:space="preserve">             </w:t>
      </w:r>
    </w:p>
    <w:p w:rsidR="00746F26" w:rsidRPr="009F7D77" w:rsidRDefault="00746F26" w:rsidP="00A705BC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                                               </w:t>
      </w:r>
      <w:r w:rsidRPr="009F7D77">
        <w:rPr>
          <w:rFonts w:ascii="Verdana" w:hAnsi="Verdana"/>
          <w:b/>
          <w:sz w:val="18"/>
          <w:szCs w:val="18"/>
        </w:rPr>
        <w:t>BAŞARILAR....</w:t>
      </w:r>
    </w:p>
    <w:sectPr w:rsidR="00746F26" w:rsidRPr="009F7D77" w:rsidSect="003E4E17">
      <w:type w:val="continuous"/>
      <w:pgSz w:w="11906" w:h="16838"/>
      <w:pgMar w:top="284" w:right="566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0FE6"/>
    <w:multiLevelType w:val="singleLevel"/>
    <w:tmpl w:val="642823F2"/>
    <w:lvl w:ilvl="0">
      <w:start w:val="1"/>
      <w:numFmt w:val="upperLetter"/>
      <w:lvlText w:val="%1."/>
      <w:lvlJc w:val="left"/>
      <w:pPr>
        <w:tabs>
          <w:tab w:val="num" w:pos="360"/>
        </w:tabs>
        <w:ind w:firstLine="216"/>
      </w:pPr>
      <w:rPr>
        <w:rFonts w:ascii="Arial" w:hAnsi="Arial" w:cs="Arial"/>
        <w:snapToGrid/>
        <w:sz w:val="20"/>
        <w:szCs w:val="20"/>
      </w:rPr>
    </w:lvl>
  </w:abstractNum>
  <w:abstractNum w:abstractNumId="1">
    <w:nsid w:val="293C2E4A"/>
    <w:multiLevelType w:val="hybridMultilevel"/>
    <w:tmpl w:val="438C9D00"/>
    <w:lvl w:ilvl="0" w:tplc="962ECDAE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2">
    <w:nsid w:val="4ADF0BFD"/>
    <w:multiLevelType w:val="hybridMultilevel"/>
    <w:tmpl w:val="D96E0816"/>
    <w:lvl w:ilvl="0" w:tplc="09CA05AC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">
    <w:nsid w:val="559F7B64"/>
    <w:multiLevelType w:val="hybridMultilevel"/>
    <w:tmpl w:val="EA16CB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9765483"/>
    <w:multiLevelType w:val="hybridMultilevel"/>
    <w:tmpl w:val="438C9D00"/>
    <w:lvl w:ilvl="0" w:tplc="962ECDA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5CFB49A0"/>
    <w:multiLevelType w:val="hybridMultilevel"/>
    <w:tmpl w:val="71E82B80"/>
    <w:lvl w:ilvl="0" w:tplc="7A1E32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85C62BB"/>
    <w:multiLevelType w:val="hybridMultilevel"/>
    <w:tmpl w:val="EE106CD2"/>
    <w:lvl w:ilvl="0" w:tplc="8DAEDFD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72811B6B"/>
    <w:multiLevelType w:val="hybridMultilevel"/>
    <w:tmpl w:val="805A840A"/>
    <w:lvl w:ilvl="0" w:tplc="FE8496EE">
      <w:start w:val="1"/>
      <w:numFmt w:val="decimal"/>
      <w:pStyle w:val="Normal9nk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/>
        <w:u w:val="single"/>
      </w:rPr>
    </w:lvl>
    <w:lvl w:ilvl="1" w:tplc="041F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cs="Times New Roman"/>
        <w:b/>
      </w:rPr>
    </w:lvl>
    <w:lvl w:ilvl="2" w:tplc="ABF8C6D4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A9738D1"/>
    <w:multiLevelType w:val="hybridMultilevel"/>
    <w:tmpl w:val="E7C4FD12"/>
    <w:lvl w:ilvl="0" w:tplc="62EC7EB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109C"/>
    <w:rsid w:val="00016DFA"/>
    <w:rsid w:val="0003166B"/>
    <w:rsid w:val="00032FE0"/>
    <w:rsid w:val="0013173B"/>
    <w:rsid w:val="0014109C"/>
    <w:rsid w:val="001425FC"/>
    <w:rsid w:val="00146C5F"/>
    <w:rsid w:val="00162F6A"/>
    <w:rsid w:val="00191474"/>
    <w:rsid w:val="001B74DE"/>
    <w:rsid w:val="001E7C0E"/>
    <w:rsid w:val="0021591E"/>
    <w:rsid w:val="00216106"/>
    <w:rsid w:val="00237F84"/>
    <w:rsid w:val="002627FE"/>
    <w:rsid w:val="002657C7"/>
    <w:rsid w:val="00313953"/>
    <w:rsid w:val="00355098"/>
    <w:rsid w:val="00382F0D"/>
    <w:rsid w:val="00383F84"/>
    <w:rsid w:val="003D4B3E"/>
    <w:rsid w:val="003E4E17"/>
    <w:rsid w:val="003E7111"/>
    <w:rsid w:val="00404679"/>
    <w:rsid w:val="004A4C04"/>
    <w:rsid w:val="004F56A6"/>
    <w:rsid w:val="00606E7B"/>
    <w:rsid w:val="00625F93"/>
    <w:rsid w:val="006A1067"/>
    <w:rsid w:val="006C3766"/>
    <w:rsid w:val="006E3960"/>
    <w:rsid w:val="006F05E0"/>
    <w:rsid w:val="0070757D"/>
    <w:rsid w:val="007209B8"/>
    <w:rsid w:val="00744B0E"/>
    <w:rsid w:val="00746F26"/>
    <w:rsid w:val="0075038D"/>
    <w:rsid w:val="0075341A"/>
    <w:rsid w:val="00781787"/>
    <w:rsid w:val="007B3E11"/>
    <w:rsid w:val="007E1B65"/>
    <w:rsid w:val="00850836"/>
    <w:rsid w:val="00856545"/>
    <w:rsid w:val="0085763C"/>
    <w:rsid w:val="00894EF0"/>
    <w:rsid w:val="008976B1"/>
    <w:rsid w:val="008C3741"/>
    <w:rsid w:val="008F1096"/>
    <w:rsid w:val="00953833"/>
    <w:rsid w:val="009553ED"/>
    <w:rsid w:val="009746A3"/>
    <w:rsid w:val="00992EBE"/>
    <w:rsid w:val="0099788D"/>
    <w:rsid w:val="009B5E1A"/>
    <w:rsid w:val="009F7D77"/>
    <w:rsid w:val="00A13062"/>
    <w:rsid w:val="00A2383F"/>
    <w:rsid w:val="00A40954"/>
    <w:rsid w:val="00A52CD2"/>
    <w:rsid w:val="00A5521F"/>
    <w:rsid w:val="00A705BC"/>
    <w:rsid w:val="00A762E2"/>
    <w:rsid w:val="00AA0CDE"/>
    <w:rsid w:val="00B6245C"/>
    <w:rsid w:val="00B72843"/>
    <w:rsid w:val="00C049C1"/>
    <w:rsid w:val="00C3012E"/>
    <w:rsid w:val="00C44244"/>
    <w:rsid w:val="00C70D6C"/>
    <w:rsid w:val="00C71DE4"/>
    <w:rsid w:val="00C8564D"/>
    <w:rsid w:val="00C910C0"/>
    <w:rsid w:val="00C94B4E"/>
    <w:rsid w:val="00CA5CEA"/>
    <w:rsid w:val="00CB0DA1"/>
    <w:rsid w:val="00CE6CBF"/>
    <w:rsid w:val="00CF1874"/>
    <w:rsid w:val="00D3013E"/>
    <w:rsid w:val="00D36D89"/>
    <w:rsid w:val="00DB0094"/>
    <w:rsid w:val="00DD1BB3"/>
    <w:rsid w:val="00DF2553"/>
    <w:rsid w:val="00E67C6B"/>
    <w:rsid w:val="00E77799"/>
    <w:rsid w:val="00EC2F1C"/>
    <w:rsid w:val="00ED385B"/>
    <w:rsid w:val="00ED5E42"/>
    <w:rsid w:val="00F54260"/>
    <w:rsid w:val="00F703FD"/>
    <w:rsid w:val="00F73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F6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4109C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4109C"/>
    <w:rPr>
      <w:rFonts w:ascii="Calibri" w:eastAsia="Times New Roman" w:hAnsi="Calibri"/>
      <w:lang w:eastAsia="en-US"/>
    </w:rPr>
  </w:style>
  <w:style w:type="paragraph" w:customStyle="1" w:styleId="Normal9nk">
    <w:name w:val="Normal + 9 nk"/>
    <w:basedOn w:val="Normal"/>
    <w:uiPriority w:val="99"/>
    <w:rsid w:val="0014109C"/>
    <w:pPr>
      <w:numPr>
        <w:numId w:val="1"/>
      </w:numPr>
      <w:tabs>
        <w:tab w:val="clear" w:pos="720"/>
        <w:tab w:val="num" w:pos="360"/>
      </w:tabs>
      <w:spacing w:after="0" w:line="240" w:lineRule="auto"/>
      <w:ind w:left="0" w:firstLine="0"/>
    </w:pPr>
    <w:rPr>
      <w:rFonts w:ascii="Times New Roman" w:hAnsi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F109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1096"/>
    <w:rPr>
      <w:rFonts w:ascii="Tahoma" w:hAnsi="Tahoma"/>
      <w:sz w:val="16"/>
    </w:rPr>
  </w:style>
  <w:style w:type="paragraph" w:styleId="BodyText">
    <w:name w:val="Body Text"/>
    <w:basedOn w:val="Normal"/>
    <w:link w:val="BodyTextChar"/>
    <w:uiPriority w:val="99"/>
    <w:rsid w:val="003E4E17"/>
    <w:pPr>
      <w:spacing w:after="0" w:line="240" w:lineRule="auto"/>
      <w:jc w:val="center"/>
    </w:pPr>
    <w:rPr>
      <w:rFonts w:ascii="Arial" w:hAnsi="Arial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E4E17"/>
    <w:rPr>
      <w:rFonts w:ascii="Arial" w:hAnsi="Arial"/>
      <w:b/>
      <w:sz w:val="24"/>
    </w:rPr>
  </w:style>
  <w:style w:type="paragraph" w:styleId="NoSpacing">
    <w:name w:val="No Spacing"/>
    <w:uiPriority w:val="99"/>
    <w:qFormat/>
    <w:rsid w:val="00F73D59"/>
  </w:style>
  <w:style w:type="table" w:styleId="TableGrid">
    <w:name w:val="Table Grid"/>
    <w:basedOn w:val="TableNormal"/>
    <w:uiPriority w:val="99"/>
    <w:rsid w:val="007534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F7D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148</TotalTime>
  <Pages>2</Pages>
  <Words>955</Words>
  <Characters>5444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</dc:title>
  <dc:subject/>
  <dc:creator>M</dc:creator>
  <cp:keywords/>
  <dc:description/>
  <cp:lastModifiedBy>fatih</cp:lastModifiedBy>
  <cp:revision>5</cp:revision>
  <dcterms:created xsi:type="dcterms:W3CDTF">2015-05-21T13:57:00Z</dcterms:created>
  <dcterms:modified xsi:type="dcterms:W3CDTF">2015-05-24T09:29:00Z</dcterms:modified>
</cp:coreProperties>
</file>